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E04" w:rsidR="00F14C76" w:rsidP="00F14C76" w:rsidRDefault="00F14C76" w14:paraId="0ae44bc" w14:textId="0ae44bc">
      <w:pPr>
        <w15:collapsed w:val="false"/>
        <w:rPr>
          <w:rFonts w:ascii="Arial" w:hAnsi="Arial" w:cs="Arial"/>
        </w:rPr>
      </w:pPr>
      <w:bookmarkStart w:name="_GoBack" w:id="0"/>
      <w:bookmarkEnd w:id="0"/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="00F14C76" w:rsidP="00F14C76" w:rsidRDefault="00F14C76">
      <w:pPr>
        <w:jc w:val="both"/>
        <w:rPr>
          <w:rFonts w:ascii="Arial" w:hAnsi="Arial" w:cs="Arial"/>
        </w:rPr>
      </w:pPr>
    </w:p>
    <w:p w:rsidR="0099445D" w:rsidP="00F14C76" w:rsidRDefault="0099445D">
      <w:pPr>
        <w:jc w:val="both"/>
        <w:rPr>
          <w:rFonts w:ascii="Arial" w:hAnsi="Arial" w:cs="Arial"/>
        </w:rPr>
      </w:pPr>
    </w:p>
    <w:p w:rsidRPr="00A90E04" w:rsidR="00926B51" w:rsidP="00F14C76" w:rsidRDefault="00926B51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Pr="00A90E04" w:rsidR="00F14C76" w:rsidP="00F14C76" w:rsidRDefault="0058223A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o</w:t>
      </w:r>
      <w:r w:rsidRPr="00A90E04" w:rsidR="00F14C76">
        <w:rPr>
          <w:rFonts w:ascii="Arial" w:hAnsi="Arial" w:cs="Arial"/>
          <w:bCs/>
        </w:rPr>
        <w:t>d</w:t>
      </w:r>
      <w:r w:rsidRPr="00A90E04">
        <w:rPr>
          <w:rFonts w:ascii="Arial" w:hAnsi="Arial" w:cs="Arial"/>
          <w:bCs/>
        </w:rPr>
        <w:t xml:space="preserve"> </w:t>
      </w:r>
      <w:r w:rsidR="006F3913">
        <w:rPr>
          <w:rFonts w:ascii="Arial" w:hAnsi="Arial" w:cs="Arial"/>
          <w:bCs/>
        </w:rPr>
        <w:t>5. svibnja 2022</w:t>
      </w:r>
      <w:r w:rsidRPr="00A90E04">
        <w:rPr>
          <w:rFonts w:ascii="Arial" w:hAnsi="Arial" w:cs="Arial"/>
          <w:bCs/>
        </w:rPr>
        <w:t>. godine</w:t>
      </w:r>
    </w:p>
    <w:p w:rsidRPr="00A90E04" w:rsidR="00F14C76" w:rsidP="00F14C76" w:rsidRDefault="004576DB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>s</w:t>
      </w:r>
      <w:r w:rsidRPr="00A90E04" w:rsidR="00044673">
        <w:rPr>
          <w:rFonts w:ascii="Arial" w:hAnsi="Arial" w:cs="Arial"/>
        </w:rPr>
        <w:t xml:space="preserve"> </w:t>
      </w:r>
      <w:r w:rsidRPr="00A90E04" w:rsidR="00F14C76">
        <w:rPr>
          <w:rFonts w:ascii="Arial" w:hAnsi="Arial" w:cs="Arial"/>
        </w:rPr>
        <w:t>ročišt</w:t>
      </w:r>
      <w:r w:rsidRPr="00A90E04">
        <w:rPr>
          <w:rFonts w:ascii="Arial" w:hAnsi="Arial" w:cs="Arial"/>
        </w:rPr>
        <w:t>a</w:t>
      </w:r>
      <w:r w:rsidRPr="00A90E04" w:rsidR="00F14C76">
        <w:rPr>
          <w:rFonts w:ascii="Arial" w:hAnsi="Arial" w:cs="Arial"/>
        </w:rPr>
        <w:t xml:space="preserve"> </w:t>
      </w:r>
      <w:r w:rsidRPr="00A90E04" w:rsidR="00044673">
        <w:rPr>
          <w:rFonts w:ascii="Arial" w:hAnsi="Arial" w:cs="Arial"/>
        </w:rPr>
        <w:t xml:space="preserve">za raspravljanje o stečajnom planu </w:t>
      </w:r>
    </w:p>
    <w:p w:rsidR="009944FF" w:rsidP="006F3913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u stečajnom postupku nad</w:t>
      </w:r>
      <w:r w:rsidRPr="00A90E04" w:rsidR="00B66709">
        <w:rPr>
          <w:rFonts w:ascii="Arial" w:hAnsi="Arial" w:cs="Arial"/>
        </w:rPr>
        <w:t xml:space="preserve"> </w:t>
      </w:r>
      <w:r w:rsidR="00A90E04">
        <w:rPr>
          <w:rFonts w:ascii="Arial" w:hAnsi="Arial" w:cs="Arial"/>
        </w:rPr>
        <w:t>dužnikom</w:t>
      </w:r>
      <w:r w:rsidR="006F3913">
        <w:rPr>
          <w:rFonts w:ascii="Arial" w:hAnsi="Arial" w:cs="Arial"/>
        </w:rPr>
        <w:t xml:space="preserve"> </w:t>
      </w:r>
      <w:r w:rsidRPr="006F3913" w:rsidR="006F3913">
        <w:rPr>
          <w:rFonts w:ascii="Arial" w:hAnsi="Arial" w:cs="Arial"/>
        </w:rPr>
        <w:t>SPAGHO društvo s ograničenom odgovornošću za usluge i trgovinu, Rijeka, Ivana Zajca 24/a</w:t>
      </w:r>
    </w:p>
    <w:p w:rsidR="0099445D" w:rsidP="00F14C76" w:rsidRDefault="0099445D">
      <w:pPr>
        <w:jc w:val="both"/>
        <w:rPr>
          <w:rFonts w:ascii="Arial" w:hAnsi="Arial" w:cs="Arial"/>
        </w:rPr>
      </w:pPr>
    </w:p>
    <w:p w:rsidRPr="00A90E04" w:rsidR="00926B51" w:rsidP="00F14C76" w:rsidRDefault="00926B51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OD SUDA </w:t>
      </w:r>
      <w:r w:rsidRPr="00A90E04" w:rsidR="00A45DA3">
        <w:rPr>
          <w:rFonts w:ascii="Arial" w:hAnsi="Arial" w:cs="Arial"/>
        </w:rPr>
        <w:t>NAZOČNI</w:t>
      </w:r>
      <w:r w:rsidRPr="00A90E04">
        <w:rPr>
          <w:rFonts w:ascii="Arial" w:hAnsi="Arial" w:cs="Arial"/>
        </w:rPr>
        <w:t>:</w:t>
      </w:r>
    </w:p>
    <w:p w:rsidRPr="00A90E04" w:rsidR="00F14C76" w:rsidP="00F14C76" w:rsidRDefault="007208A0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Daniela Korlević, </w:t>
      </w:r>
      <w:r w:rsidRPr="00A90E04" w:rsidR="00F14C76">
        <w:rPr>
          <w:rFonts w:ascii="Arial" w:hAnsi="Arial" w:cs="Arial"/>
        </w:rPr>
        <w:t>sudac</w:t>
      </w:r>
    </w:p>
    <w:p w:rsidRPr="00A90E04" w:rsidR="00F14C76" w:rsidP="00F14C76" w:rsidRDefault="00982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A90E04" w:rsidR="00F14C76">
        <w:rPr>
          <w:rFonts w:ascii="Arial" w:hAnsi="Arial" w:cs="Arial"/>
        </w:rPr>
        <w:t>, zapisničar</w:t>
      </w:r>
    </w:p>
    <w:p w:rsidRPr="00A90E04" w:rsidR="00044673" w:rsidP="00F14C76" w:rsidRDefault="006F39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Antonela Jolić Zubčić</w:t>
      </w:r>
      <w:r w:rsidRPr="00A90E04" w:rsidR="00044673">
        <w:rPr>
          <w:rFonts w:ascii="Arial" w:hAnsi="Arial" w:cs="Arial"/>
        </w:rPr>
        <w:t>, stečajni upravitelj</w:t>
      </w:r>
    </w:p>
    <w:p w:rsidR="008F30AA" w:rsidP="00F14C76" w:rsidRDefault="007B14B5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</w:p>
    <w:p w:rsidRPr="00A90E04" w:rsidR="00926B51" w:rsidP="00F14C76" w:rsidRDefault="00926B51">
      <w:pPr>
        <w:jc w:val="both"/>
        <w:rPr>
          <w:rFonts w:ascii="Arial" w:hAnsi="Arial" w:cs="Arial"/>
        </w:rPr>
      </w:pPr>
    </w:p>
    <w:p w:rsidRPr="00A90E04" w:rsidR="00F14C76" w:rsidP="00EE2677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="006F3913">
        <w:rPr>
          <w:rFonts w:ascii="Arial" w:hAnsi="Arial" w:cs="Arial"/>
        </w:rPr>
        <w:t>09</w:t>
      </w:r>
      <w:r w:rsidRPr="00A90E04" w:rsidR="00CD354F">
        <w:rPr>
          <w:rFonts w:ascii="Arial" w:hAnsi="Arial" w:cs="Arial"/>
        </w:rPr>
        <w:t>:</w:t>
      </w:r>
      <w:r w:rsidR="00982D7B">
        <w:rPr>
          <w:rFonts w:ascii="Arial" w:hAnsi="Arial" w:cs="Arial"/>
        </w:rPr>
        <w:t>3</w:t>
      </w:r>
      <w:r w:rsidRPr="00A90E04">
        <w:rPr>
          <w:rFonts w:ascii="Arial" w:hAnsi="Arial" w:cs="Arial"/>
        </w:rPr>
        <w:t>0 sati</w:t>
      </w:r>
    </w:p>
    <w:p w:rsidR="008A67CC" w:rsidP="008A67CC" w:rsidRDefault="008A67CC">
      <w:pPr>
        <w:jc w:val="both"/>
        <w:rPr>
          <w:rFonts w:ascii="Arial" w:hAnsi="Arial" w:cs="Arial"/>
        </w:rPr>
      </w:pPr>
    </w:p>
    <w:p w:rsidRPr="00A90E04" w:rsidR="0099445D" w:rsidP="008A67CC" w:rsidRDefault="0099445D">
      <w:pPr>
        <w:jc w:val="both"/>
        <w:rPr>
          <w:rFonts w:ascii="Arial" w:hAnsi="Arial" w:cs="Arial"/>
        </w:rPr>
      </w:pPr>
    </w:p>
    <w:p w:rsidRPr="00A90E04" w:rsidR="00423F1D" w:rsidP="008A67CC" w:rsidRDefault="00423F1D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  <w:t xml:space="preserve">Utvrđuje se da su na današnje ročište za raspravljanje o stečajnom planu pristupili slijedeći vjerovnici: </w:t>
      </w:r>
    </w:p>
    <w:p w:rsidR="001C34F7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Alena Ivković, pun. Suzana Trputac, odvj. iz Rijeke, prema punomoći u spis</w:t>
      </w:r>
      <w:r>
        <w:rPr>
          <w:rFonts w:ascii="Arial" w:hAnsi="Arial" w:cs="Arial"/>
        </w:rPr>
        <w:t>u, koji</w:t>
      </w:r>
      <w:r w:rsidRPr="00F9376E">
        <w:rPr>
          <w:rFonts w:ascii="Arial" w:hAnsi="Arial" w:cs="Arial"/>
        </w:rPr>
        <w:t xml:space="preserve"> na današnjoj Skupštini vjerovnika sudjeluje u glasovanju </w:t>
      </w:r>
      <w:r w:rsidR="001C34F7">
        <w:rPr>
          <w:rFonts w:ascii="Arial" w:hAnsi="Arial" w:cs="Arial"/>
        </w:rPr>
        <w:t xml:space="preserve">u visini utvrđene tražbine </w:t>
      </w:r>
      <w:r w:rsidRPr="00F9376E">
        <w:rPr>
          <w:rFonts w:ascii="Arial" w:hAnsi="Arial" w:cs="Arial"/>
        </w:rPr>
        <w:t xml:space="preserve">u iznosu od 623.479,38 kn 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REPUBLIKA HRVATSKA, zastupnik temeljem zakona Igor Udovičić, zamjenik ŽDO Rijeka, koji na današnjoj Skupštini vjerovnika sudjeluje u glasovanju</w:t>
      </w:r>
      <w:r w:rsidRPr="008F2684" w:rsidR="008F2684">
        <w:rPr>
          <w:rFonts w:ascii="Arial" w:hAnsi="Arial" w:cs="Arial"/>
        </w:rPr>
        <w:t xml:space="preserve"> </w:t>
      </w:r>
      <w:r w:rsidRPr="00F9376E">
        <w:rPr>
          <w:rFonts w:ascii="Arial" w:hAnsi="Arial" w:cs="Arial"/>
        </w:rPr>
        <w:t xml:space="preserve">u iznosu od 646.112,67 kn temeljem čl. 106. st. 2. SZ-a </w:t>
      </w:r>
      <w:r w:rsidR="008F2684">
        <w:rPr>
          <w:rFonts w:ascii="Arial" w:hAnsi="Arial" w:cs="Arial"/>
        </w:rPr>
        <w:t xml:space="preserve"> 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MILENU GOLJA TOMAŽIĆ vl. BOOKY obrt za računovodstvene usluge Opatija, pun. Suzana Trputac, odvj. iz Rijeke, punomoć uz prijavu tražbine, koji na današnjoj Skupštini vjerovnika sudjeluje u glasovanju u visini utvrđene tražbine 2.000,00 kn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TISKARKI OBRT SUŠAK, vl. obrta Darijan Blažić, pun. Suzana Trputac, odvj. iz Rijeke, punomoć uz prijavu tražbine, koji na današnjoj Skupštini vjerovnika sudjeluje u glasovanju u visini utvrđene tražbine 2.753,13 kn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IVANA MRAVINEC, pun. Suzana Trputac, odvj. iz Rijeke, punomoć uz prijavu tražbine, koji na današnjoj Skupštini vjerovnika sudjeluje u glasovanju u visini utvrđene tražbine 11.000,00 kn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DRAGINJU BOBANOVIĆ, pun. Suzana Trputac, odvj. iz Rijeke, punomoć uz prijavu tražbine, koji na današnjoj Skupštini vjerovnika sudjeluje u glasovanju u visini utvrđene tražbine 98.230,00 kn</w:t>
      </w:r>
    </w:p>
    <w:p w:rsidRPr="00F9376E"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- za stečajnog vjerovnika BOD UGOSTITELJSTVO d.o.o., pun. Suzana Trputac, odvj. iz Rijeke, punomoć uz prijavu tražbine, koji na današnjoj </w:t>
      </w:r>
      <w:r w:rsidRPr="00F9376E">
        <w:rPr>
          <w:rFonts w:ascii="Arial" w:hAnsi="Arial" w:cs="Arial"/>
        </w:rPr>
        <w:lastRenderedPageBreak/>
        <w:t>Skupštini vjerovnika sudjeluje u glasovanju u visini utvrđene tražbine 18.880,25 kn</w:t>
      </w:r>
    </w:p>
    <w:p w:rsidR="00F9376E" w:rsidP="00F9376E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- za stečajnog vjerovnika KRISTINU BOBANOVIĆ, pun. Suzana Trputac, odvj. iz Rijeke, punomoć uz prijavu tražbine, koja na današnjoj Skupštini vjerovnika sudjeluje u glasovanju u iznosu od </w:t>
      </w:r>
      <w:r w:rsidR="000C3AAA">
        <w:rPr>
          <w:rFonts w:ascii="Arial" w:hAnsi="Arial" w:cs="Arial"/>
        </w:rPr>
        <w:t>588.0</w:t>
      </w:r>
      <w:r>
        <w:rPr>
          <w:rFonts w:ascii="Arial" w:hAnsi="Arial" w:cs="Arial"/>
        </w:rPr>
        <w:t>87,31</w:t>
      </w:r>
      <w:r w:rsidRPr="00F9376E">
        <w:rPr>
          <w:rFonts w:ascii="Arial" w:hAnsi="Arial" w:cs="Arial"/>
        </w:rPr>
        <w:t xml:space="preserve"> kn </w:t>
      </w:r>
    </w:p>
    <w:p w:rsidRPr="00EC26CB" w:rsidR="00F9376E" w:rsidP="00EC26CB" w:rsidRDefault="00F9376E">
      <w:pPr>
        <w:pStyle w:val="Odlomakpopisa"/>
        <w:ind w:left="709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- za stečajnog vjerovnika IVANKU GOLJA, pun. Suzana Trputac, odvj. iz Rijeke, punomoć uz prijavu tražbine, koji na današnjoj Skupštini vjerovnika sudjeluje u glasovanju u visini utvrđene tražbine 3.000,00 kn</w:t>
      </w:r>
    </w:p>
    <w:p w:rsidRPr="00A90E04" w:rsidR="00F9376E" w:rsidP="00423F1D" w:rsidRDefault="00F9376E">
      <w:pPr>
        <w:pStyle w:val="Odlomakpopisa"/>
        <w:ind w:left="1065"/>
        <w:jc w:val="both"/>
        <w:rPr>
          <w:rFonts w:ascii="Arial" w:hAnsi="Arial" w:cs="Arial"/>
        </w:rPr>
      </w:pPr>
    </w:p>
    <w:p w:rsidRPr="00A90E04" w:rsidR="008E4B0B" w:rsidP="00423F1D" w:rsidRDefault="008E4B0B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  <w:t xml:space="preserve">Utvrđuje se da je </w:t>
      </w:r>
      <w:r w:rsidR="00F93987">
        <w:rPr>
          <w:rFonts w:ascii="Arial" w:hAnsi="Arial" w:cs="Arial"/>
        </w:rPr>
        <w:t xml:space="preserve">izmijenjeni </w:t>
      </w:r>
      <w:r w:rsidRPr="00A90E04">
        <w:rPr>
          <w:rFonts w:ascii="Arial" w:hAnsi="Arial" w:cs="Arial"/>
        </w:rPr>
        <w:t xml:space="preserve">stečajni plan </w:t>
      </w:r>
      <w:r w:rsidR="00D40E05">
        <w:rPr>
          <w:rFonts w:ascii="Arial" w:hAnsi="Arial" w:cs="Arial"/>
        </w:rPr>
        <w:t xml:space="preserve">od </w:t>
      </w:r>
      <w:r w:rsidR="006F3913">
        <w:rPr>
          <w:rFonts w:ascii="Arial" w:hAnsi="Arial" w:cs="Arial"/>
        </w:rPr>
        <w:t>9. ožujka 2022</w:t>
      </w:r>
      <w:r w:rsidR="00D40E05">
        <w:rPr>
          <w:rFonts w:ascii="Arial" w:hAnsi="Arial" w:cs="Arial"/>
        </w:rPr>
        <w:t>. godine o</w:t>
      </w:r>
      <w:r w:rsidRPr="00A90E04">
        <w:rPr>
          <w:rFonts w:ascii="Arial" w:hAnsi="Arial" w:cs="Arial"/>
        </w:rPr>
        <w:t xml:space="preserve">bjavljen na mrežnoj stranici e – </w:t>
      </w:r>
      <w:r w:rsidR="00D40E05">
        <w:rPr>
          <w:rFonts w:ascii="Arial" w:hAnsi="Arial" w:cs="Arial"/>
        </w:rPr>
        <w:t>O</w:t>
      </w:r>
      <w:r w:rsidRPr="00A90E04">
        <w:rPr>
          <w:rFonts w:ascii="Arial" w:hAnsi="Arial" w:cs="Arial"/>
        </w:rPr>
        <w:t xml:space="preserve">glasne ploče sudova dana </w:t>
      </w:r>
      <w:r w:rsidR="006F3913">
        <w:rPr>
          <w:rFonts w:ascii="Arial" w:hAnsi="Arial" w:cs="Arial"/>
        </w:rPr>
        <w:t>10. ožujka 2022</w:t>
      </w:r>
      <w:r w:rsidR="00D40E05">
        <w:rPr>
          <w:rFonts w:ascii="Arial" w:hAnsi="Arial" w:cs="Arial"/>
        </w:rPr>
        <w:t xml:space="preserve">. </w:t>
      </w:r>
      <w:r w:rsidRPr="00A90E04">
        <w:rPr>
          <w:rFonts w:ascii="Arial" w:hAnsi="Arial" w:cs="Arial"/>
        </w:rPr>
        <w:t>godine.</w:t>
      </w:r>
    </w:p>
    <w:p w:rsidRPr="00A90E04" w:rsidR="00F9376E" w:rsidP="00F9376E" w:rsidRDefault="00F9376E">
      <w:pPr>
        <w:jc w:val="both"/>
        <w:rPr>
          <w:rFonts w:ascii="Arial" w:hAnsi="Arial" w:cs="Arial"/>
        </w:rPr>
      </w:pPr>
    </w:p>
    <w:p w:rsidRPr="00A90E04" w:rsidR="00D771A8" w:rsidP="008A67CC" w:rsidRDefault="004365B5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  <w:t xml:space="preserve">Stečajni </w:t>
      </w:r>
      <w:r w:rsidR="00EC26CB">
        <w:rPr>
          <w:rFonts w:ascii="Arial" w:hAnsi="Arial" w:cs="Arial"/>
        </w:rPr>
        <w:t>povjerenik</w:t>
      </w:r>
      <w:r w:rsidRPr="00A90E04">
        <w:rPr>
          <w:rFonts w:ascii="Arial" w:hAnsi="Arial" w:cs="Arial"/>
        </w:rPr>
        <w:t xml:space="preserve"> u bitnome iznosi </w:t>
      </w:r>
      <w:r w:rsidR="00797783">
        <w:rPr>
          <w:rFonts w:ascii="Arial" w:hAnsi="Arial" w:cs="Arial"/>
        </w:rPr>
        <w:t xml:space="preserve">provedbenu osnovu </w:t>
      </w:r>
      <w:r w:rsidRPr="00A90E04">
        <w:rPr>
          <w:rFonts w:ascii="Arial" w:hAnsi="Arial" w:cs="Arial"/>
        </w:rPr>
        <w:t>steča</w:t>
      </w:r>
      <w:r w:rsidRPr="00A90E04" w:rsidR="00D771A8">
        <w:rPr>
          <w:rFonts w:ascii="Arial" w:hAnsi="Arial" w:cs="Arial"/>
        </w:rPr>
        <w:t>jn</w:t>
      </w:r>
      <w:r w:rsidR="00797783">
        <w:rPr>
          <w:rFonts w:ascii="Arial" w:hAnsi="Arial" w:cs="Arial"/>
        </w:rPr>
        <w:t>og</w:t>
      </w:r>
      <w:r w:rsidRPr="00A90E04" w:rsidR="00D771A8">
        <w:rPr>
          <w:rFonts w:ascii="Arial" w:hAnsi="Arial" w:cs="Arial"/>
        </w:rPr>
        <w:t xml:space="preserve"> plan</w:t>
      </w:r>
      <w:r w:rsidR="00797783">
        <w:rPr>
          <w:rFonts w:ascii="Arial" w:hAnsi="Arial" w:cs="Arial"/>
        </w:rPr>
        <w:t>a</w:t>
      </w:r>
      <w:r w:rsidRPr="00A90E04" w:rsidR="00D771A8">
        <w:rPr>
          <w:rFonts w:ascii="Arial" w:hAnsi="Arial" w:cs="Arial"/>
        </w:rPr>
        <w:t xml:space="preserve"> nazočnim vjerovnicima:</w:t>
      </w:r>
    </w:p>
    <w:p w:rsidRPr="00F9376E" w:rsidR="00F9376E" w:rsidP="00956A59" w:rsidRDefault="0079778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9376E">
        <w:rPr>
          <w:rFonts w:ascii="Arial" w:hAnsi="Arial" w:cs="Arial"/>
        </w:rPr>
        <w:t xml:space="preserve">Provedbena osnova sačinjena je </w:t>
      </w:r>
      <w:r w:rsidR="00956A59">
        <w:rPr>
          <w:rFonts w:ascii="Arial" w:hAnsi="Arial" w:cs="Arial"/>
        </w:rPr>
        <w:t xml:space="preserve">uvažavajući načelo da </w:t>
      </w:r>
      <w:r w:rsidRPr="00F9376E" w:rsidR="00F9376E">
        <w:rPr>
          <w:rFonts w:ascii="Arial" w:hAnsi="Arial" w:cs="Arial"/>
        </w:rPr>
        <w:t>vjerovnici stečajnog dužnika ne smiju biti stavljeni u lošiji pravni položaj u odnosu na druge vjerovnike iste skupine, ili da</w:t>
      </w:r>
      <w:r w:rsidR="00956A59">
        <w:rPr>
          <w:rFonts w:ascii="Arial" w:hAnsi="Arial" w:cs="Arial"/>
        </w:rPr>
        <w:t xml:space="preserve"> ne smiju biti, provedbom ovog s</w:t>
      </w:r>
      <w:r w:rsidRPr="00F9376E" w:rsidR="00F9376E">
        <w:rPr>
          <w:rFonts w:ascii="Arial" w:hAnsi="Arial" w:cs="Arial"/>
        </w:rPr>
        <w:t xml:space="preserve">tečajnog plana manje namireni </w:t>
      </w:r>
      <w:r w:rsidR="00956A59">
        <w:rPr>
          <w:rFonts w:ascii="Arial" w:hAnsi="Arial" w:cs="Arial"/>
        </w:rPr>
        <w:t xml:space="preserve">da plana nema. </w:t>
      </w:r>
    </w:p>
    <w:p w:rsidRPr="00F9376E" w:rsidR="00F9376E" w:rsidP="00F9376E" w:rsidRDefault="00956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F9376E" w:rsidR="00F9376E">
        <w:rPr>
          <w:rFonts w:ascii="Arial" w:hAnsi="Arial" w:cs="Arial"/>
        </w:rPr>
        <w:t xml:space="preserve"> pripremnoj osnovi </w:t>
      </w:r>
      <w:r>
        <w:rPr>
          <w:rFonts w:ascii="Arial" w:hAnsi="Arial" w:cs="Arial"/>
        </w:rPr>
        <w:t xml:space="preserve">navedena je </w:t>
      </w:r>
      <w:r w:rsidRPr="00F9376E" w:rsidR="00F9376E">
        <w:rPr>
          <w:rFonts w:ascii="Arial" w:hAnsi="Arial" w:cs="Arial"/>
        </w:rPr>
        <w:t xml:space="preserve">gospodarska opravdanost nastavka poslovanja stečajnog dužnika, koji usvajanjem </w:t>
      </w:r>
      <w:r>
        <w:rPr>
          <w:rFonts w:ascii="Arial" w:hAnsi="Arial" w:cs="Arial"/>
        </w:rPr>
        <w:t>s</w:t>
      </w:r>
      <w:r w:rsidRPr="00F9376E" w:rsidR="00F9376E">
        <w:rPr>
          <w:rFonts w:ascii="Arial" w:hAnsi="Arial" w:cs="Arial"/>
        </w:rPr>
        <w:t>tečajnog plana ima novi početak i u budućnosti realno može ostvarivati pozitivne financijske rezultate u svome poslovanju.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Cilj </w:t>
      </w:r>
      <w:r w:rsidR="00956A59">
        <w:rPr>
          <w:rFonts w:ascii="Arial" w:hAnsi="Arial" w:cs="Arial"/>
        </w:rPr>
        <w:t>je</w:t>
      </w:r>
      <w:r w:rsidRPr="00F9376E">
        <w:rPr>
          <w:rFonts w:ascii="Arial" w:hAnsi="Arial" w:cs="Arial"/>
        </w:rPr>
        <w:t xml:space="preserve"> stečajnog plana stečajnim vjerovnicima omogućiti da u doglednoj budućnosti ostvare povrat svojih potraživanja, što ne bi bilo moguće postići </w:t>
      </w:r>
      <w:r w:rsidR="00956A59">
        <w:rPr>
          <w:rFonts w:ascii="Arial" w:hAnsi="Arial" w:cs="Arial"/>
        </w:rPr>
        <w:t>likvidacijskim stečajnim postupkom već nastavkom poslovanja.</w:t>
      </w:r>
      <w:r w:rsidRPr="00F9376E">
        <w:rPr>
          <w:rFonts w:ascii="Arial" w:hAnsi="Arial" w:cs="Arial"/>
        </w:rPr>
        <w:t xml:space="preserve"> </w:t>
      </w:r>
    </w:p>
    <w:p w:rsidR="00956A59" w:rsidP="00F9376E" w:rsidRDefault="00956A59">
      <w:pPr>
        <w:ind w:firstLine="708"/>
        <w:jc w:val="both"/>
        <w:rPr>
          <w:rFonts w:ascii="Arial" w:hAnsi="Arial" w:cs="Arial"/>
        </w:rPr>
      </w:pPr>
    </w:p>
    <w:p w:rsidR="00F9376E" w:rsidP="00956A59" w:rsidRDefault="00956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Stečajnim planom predviđen je </w:t>
      </w:r>
      <w:r w:rsidRPr="00F9376E" w:rsidR="00F9376E">
        <w:rPr>
          <w:rFonts w:ascii="Arial" w:hAnsi="Arial" w:cs="Arial"/>
        </w:rPr>
        <w:t xml:space="preserve">otpis dijela utvrđenih tražbina </w:t>
      </w:r>
      <w:r>
        <w:rPr>
          <w:rFonts w:ascii="Arial" w:hAnsi="Arial" w:cs="Arial"/>
        </w:rPr>
        <w:t>stečajnih vjerovnika drugog višeg isplatnog reda u</w:t>
      </w:r>
      <w:r w:rsidRPr="00F9376E" w:rsidR="00F9376E">
        <w:rPr>
          <w:rFonts w:ascii="Arial" w:hAnsi="Arial" w:cs="Arial"/>
        </w:rPr>
        <w:t xml:space="preserve"> iznosu od 70% kao i otpis zakonskih zateznih kamata na utvrđene tražbine te novčano namirenje tražbina stečajnih vjerovnika nakon otpisa tražbina, u postotnom iznosu od 30% od ukupno utvrđenih tražbina, u 60 jednakih mjesečnih obroka uvećanih za pripadajuću kamatu od 4,5% godišnje, koji obroci dospijevaju svakog 15.-og u mjesecu plativo kroz anuitetni plan, s time da prvi obrok dospijeva nakon proteka jedne godine od pravomoćnosti rješenja k</w:t>
      </w:r>
      <w:r>
        <w:rPr>
          <w:rFonts w:ascii="Arial" w:hAnsi="Arial" w:cs="Arial"/>
        </w:rPr>
        <w:t>ojim se potvrđuje stečajni plan te eventualno namirenje stečajnog</w:t>
      </w:r>
      <w:r w:rsidRPr="00F9376E" w:rsidR="00F9376E">
        <w:rPr>
          <w:rFonts w:ascii="Arial" w:hAnsi="Arial" w:cs="Arial"/>
        </w:rPr>
        <w:t xml:space="preserve"> vjerovnika </w:t>
      </w:r>
      <w:r>
        <w:rPr>
          <w:rFonts w:ascii="Arial" w:hAnsi="Arial" w:cs="Arial"/>
        </w:rPr>
        <w:t>prvog višeg isplatnog reda Republike Hrvatske nakon što njihova tražb</w:t>
      </w:r>
      <w:r w:rsidR="00EC26CB">
        <w:rPr>
          <w:rFonts w:ascii="Arial" w:hAnsi="Arial" w:cs="Arial"/>
        </w:rPr>
        <w:t xml:space="preserve">ina bude utvrđena pravomoćnom </w:t>
      </w:r>
      <w:r>
        <w:rPr>
          <w:rFonts w:ascii="Arial" w:hAnsi="Arial" w:cs="Arial"/>
        </w:rPr>
        <w:t>sudskom odlukom,</w:t>
      </w:r>
      <w:r w:rsidR="004227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koji se namiruje </w:t>
      </w:r>
      <w:r w:rsidRPr="00F9376E" w:rsidR="00F9376E">
        <w:rPr>
          <w:rFonts w:ascii="Arial" w:hAnsi="Arial" w:cs="Arial"/>
        </w:rPr>
        <w:t>u 100%-nom iznosu, bez otpisa,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</w:p>
    <w:p w:rsidR="00956A59" w:rsidP="00F9376E" w:rsidRDefault="00956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Stečajnim planom tražbine stečajnih vjerovnika nižih isplatnih redova neće se namirivati.</w:t>
      </w:r>
    </w:p>
    <w:p w:rsidR="00956A59" w:rsidP="00F9376E" w:rsidRDefault="00956A59">
      <w:pPr>
        <w:ind w:firstLine="708"/>
        <w:jc w:val="both"/>
        <w:rPr>
          <w:rFonts w:ascii="Arial" w:hAnsi="Arial" w:cs="Arial"/>
        </w:rPr>
      </w:pPr>
    </w:p>
    <w:p w:rsidR="00956A59" w:rsidP="00956A59" w:rsidRDefault="00956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 stečajne mase sa nespornim dospjelim tražbinama kao i troškovi stečajnog postupka bit će namireni prije zaključenja stečajnog postupka. </w:t>
      </w:r>
    </w:p>
    <w:p w:rsidRPr="00956A59" w:rsidR="00956A59" w:rsidP="00956A59" w:rsidRDefault="00956A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</w:t>
      </w:r>
      <w:r w:rsidRPr="00956A59">
        <w:rPr>
          <w:rFonts w:ascii="Arial" w:hAnsi="Arial" w:cs="Arial"/>
        </w:rPr>
        <w:t>stale obveze stečajne mase (Obvez</w:t>
      </w:r>
      <w:r>
        <w:rPr>
          <w:rFonts w:ascii="Arial" w:hAnsi="Arial" w:cs="Arial"/>
        </w:rPr>
        <w:t>e za pružene odvjetničke usluge</w:t>
      </w:r>
      <w:r w:rsidRPr="00956A59">
        <w:rPr>
          <w:rFonts w:ascii="Arial" w:hAnsi="Arial" w:cs="Arial"/>
        </w:rPr>
        <w:t>) - 38.181,25 kn</w:t>
      </w:r>
    </w:p>
    <w:p w:rsidRPr="00EF6409" w:rsidR="00956A59" w:rsidP="00EF6409" w:rsidRDefault="00EF640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F6409" w:rsidR="00956A59">
        <w:rPr>
          <w:rFonts w:ascii="Arial" w:hAnsi="Arial" w:cs="Arial"/>
        </w:rPr>
        <w:t>akna</w:t>
      </w:r>
      <w:r w:rsidR="00132F4A">
        <w:rPr>
          <w:rFonts w:ascii="Arial" w:hAnsi="Arial" w:cs="Arial"/>
        </w:rPr>
        <w:t>da za rad stečajnog povjerenika</w:t>
      </w:r>
      <w:r w:rsidRPr="00EF6409" w:rsidR="00956A59">
        <w:rPr>
          <w:rFonts w:ascii="Arial" w:hAnsi="Arial" w:cs="Arial"/>
        </w:rPr>
        <w:t xml:space="preserve"> Antonele Jolić Zu</w:t>
      </w:r>
      <w:r>
        <w:rPr>
          <w:rFonts w:ascii="Arial" w:hAnsi="Arial" w:cs="Arial"/>
        </w:rPr>
        <w:t xml:space="preserve">bčić u iznosu od brutto </w:t>
      </w:r>
      <w:r w:rsidRPr="00EF6409" w:rsidR="00956A59">
        <w:rPr>
          <w:rFonts w:ascii="Arial" w:hAnsi="Arial" w:cs="Arial"/>
        </w:rPr>
        <w:t>20.000,00 kn</w:t>
      </w:r>
      <w:r w:rsidR="00132F4A">
        <w:rPr>
          <w:rFonts w:ascii="Arial" w:hAnsi="Arial" w:cs="Arial"/>
        </w:rPr>
        <w:t>.</w:t>
      </w:r>
    </w:p>
    <w:p w:rsidR="00956A59" w:rsidP="00956A59" w:rsidRDefault="00956A59">
      <w:pPr>
        <w:ind w:firstLine="708"/>
        <w:jc w:val="both"/>
        <w:rPr>
          <w:rFonts w:ascii="Arial" w:hAnsi="Arial" w:cs="Arial"/>
        </w:rPr>
      </w:pPr>
      <w:r w:rsidRPr="00956A59">
        <w:rPr>
          <w:rFonts w:ascii="Arial" w:hAnsi="Arial" w:cs="Arial"/>
        </w:rPr>
        <w:t>Ukupno: 58.181,25 kn</w:t>
      </w:r>
      <w:r>
        <w:rPr>
          <w:rFonts w:ascii="Arial" w:hAnsi="Arial" w:cs="Arial"/>
        </w:rPr>
        <w:t xml:space="preserve"> (naknada za rad privremenog stečajnog upravitelja i stečajnog povjerenika Ivora Pliskovac u stečajnom postupku)</w:t>
      </w:r>
      <w:r w:rsidR="00EF6409">
        <w:rPr>
          <w:rFonts w:ascii="Arial" w:hAnsi="Arial" w:cs="Arial"/>
        </w:rPr>
        <w:t>.</w:t>
      </w:r>
    </w:p>
    <w:p w:rsidR="00956A59" w:rsidP="00497EB0" w:rsidRDefault="00956A59">
      <w:pPr>
        <w:jc w:val="both"/>
        <w:rPr>
          <w:rFonts w:ascii="Arial" w:hAnsi="Arial" w:cs="Arial"/>
        </w:rPr>
      </w:pPr>
    </w:p>
    <w:p w:rsidR="001F63AC" w:rsidP="00F9376E" w:rsidRDefault="001F63AC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Stečajni povjerenik</w:t>
      </w:r>
      <w:r w:rsidR="001F63AC">
        <w:rPr>
          <w:rFonts w:ascii="Arial" w:hAnsi="Arial" w:cs="Arial"/>
        </w:rPr>
        <w:t xml:space="preserve"> predlaže stečajnom su</w:t>
      </w:r>
      <w:r w:rsidRPr="00F9376E">
        <w:rPr>
          <w:rFonts w:ascii="Arial" w:hAnsi="Arial" w:cs="Arial"/>
        </w:rPr>
        <w:t>cu, da nakon glasovanja potrebne većine vjerovnika za usvajanje stečajnoga plana, donese i objavi slijedeće</w:t>
      </w:r>
    </w:p>
    <w:p w:rsidRPr="00F9376E" w:rsidR="00F9376E" w:rsidP="001F63AC" w:rsidRDefault="00497EB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F9376E">
        <w:rPr>
          <w:rFonts w:ascii="Arial" w:hAnsi="Arial" w:cs="Arial"/>
        </w:rPr>
        <w:t>ješenje</w:t>
      </w:r>
    </w:p>
    <w:p w:rsidR="001F63AC" w:rsidP="00F9376E" w:rsidRDefault="001F63AC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 potvrdi Stečajnog plana</w:t>
      </w:r>
    </w:p>
    <w:p w:rsidR="001F63AC" w:rsidP="00F9376E" w:rsidRDefault="001F63AC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I. Potvrđuje se ste</w:t>
      </w:r>
      <w:r w:rsidR="00132F4A">
        <w:rPr>
          <w:rFonts w:ascii="Arial" w:hAnsi="Arial" w:cs="Arial"/>
        </w:rPr>
        <w:t>čajni plan koji je stečajnom su</w:t>
      </w:r>
      <w:r w:rsidRPr="00F9376E">
        <w:rPr>
          <w:rFonts w:ascii="Arial" w:hAnsi="Arial" w:cs="Arial"/>
        </w:rPr>
        <w:t>cu podnijela osobna uprava Stečajnog dužnika Kristina Bobanović, OIB:80195096945, Opatija, Nova Cesta 19/a i stečajna povjerenica Antonela Jolić Zubčić dana 15. listopada 2021.godine, za stečajnog dužnika SPAGHO d.o.o. u stečaju (u nastavku Rješenja: Stečajni dužnik) koji je upisan u sudsku registar Trgovačkog sudu u Rijeci dana 27. travnja 2017. godine pod matičnim brojem subjekta 040374044, OIB: 12535054442</w:t>
      </w:r>
      <w:r w:rsidR="00497EB0">
        <w:rPr>
          <w:rFonts w:ascii="Arial" w:hAnsi="Arial" w:cs="Arial"/>
        </w:rPr>
        <w:t>,</w:t>
      </w:r>
      <w:r w:rsidRPr="00F9376E">
        <w:rPr>
          <w:rFonts w:ascii="Arial" w:hAnsi="Arial" w:cs="Arial"/>
        </w:rPr>
        <w:t xml:space="preserve"> a koji stečajni plan sa svim prilozima su prihvatili vjerovnici potrebnom većinom glasova na ročištima za raspravu i glasovanje o stečajnom planu održanima dana XX. listopada 2021.godine, s Provedbenom osnovom kako je navedena u sljedećim točkama ovoga Rješenja.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II. Utvrđuje se da se sveukupna imovina stečajnog dužnika ostavlja stečajnome dužniku, radi nastavka poslovanja na osnovama utvrđenim Pripremnom i Provedbenom osnovom stečajnoga plana.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III. Određuje se otpis dijela tražbina stečajnih vjerovnika II. višeg isplatnog reda kako je navedeno u tabličnom prikazu otpisa dijela tražbina stečajnih vjerovnika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3.1. Određuje se otpis dijela tražbine stečajnog vjerovnika II. višeg isplatnog reda HEP ELEKTRA d.o.o. Ulica grada Vukovara 37, 10 000 Zagreb OIB: 43965974818, na način da se od ukupno prijavljene i utvrđene tražbine u iznosu od 124,13 kn jednokratno otpisuje dio tražbine u iznosu od 86,89 kn, što čini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37,23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3.2. Određuje se otpis dijela tražbine stečajnog vjerovnika II. višeg isplatnog reda KD VODOVOD I KANALIZACIJA d.o.o Dolac 14, 51000 Rijeka, OIB: 80805858278 , na način da se od ukupno prijavljene i utvrđene tražbine u </w:t>
      </w:r>
      <w:r w:rsidRPr="00F9376E">
        <w:rPr>
          <w:rFonts w:ascii="Arial" w:hAnsi="Arial" w:cs="Arial"/>
        </w:rPr>
        <w:lastRenderedPageBreak/>
        <w:t>iznosu od 7.240,82 kn jednokratno otpisuje dio tražbine u iznosu od 5.068,57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2.172,24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3.3. Određuje se otpis dijela tražbine stečajnog vjerovnika II. višeg isplatnog reda HRVATSKO DRUŠTVO SKLADATELJA Berislavićeva 9, 10000 Zagreb, OIB: 56668956985 , na način da se od ukupno prijavljene i utvrđene tražbine u iznosu od 3.405,21 kn jednokratno otpisuje dio tražbine u iznosu od 2.383,64 kn što čini postotni udio od 70% ukupno utvrđene tražbine.</w:t>
      </w: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1.021,56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3.4 Određuje se otpis dijela tražbine stečajnog vjerovnika II. višeg isplatnog reda MILENA GOLJA TOMAŽIĆ vl. Booky obrt za raučunovodstvene usluge, Put uz dol 9, Opatija, OIB. 19493066542 , na način da se od ukupno prijavljene i utvrđene tražbine u iznosu od 2.000,00 kn jednokratno otpisuje dio tražbine u iznosu od 1.400,00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600,00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3.5. Određuje se otpis dijela tražbine stečajnog vjerovnika II. višeg isplatnog reda DARIJAN BLAŽIĆ VL. Tiskarski obrt "Sušak" Milutina Barača 54, Rijeka, OIB: 48827541418 , na način da se od ukupno prijavljene i utvrđene tražbine u iznosu od 2.753,13 kn jednokratno otpisuje dio tražbine u iznosu od 1.927,19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u iznosu od 825,93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3.6. Određuje se otpis dijela tražbine stečajnog vjerovnika II. višeg isplatnog reda IVANKA GOLJA Ul. dr. Matka Laginje 20, Opatija, OIB: 95900535355 , na način da se od ukupno prijavljene i utvrđene tražbine u </w:t>
      </w:r>
      <w:r w:rsidRPr="00F9376E">
        <w:rPr>
          <w:rFonts w:ascii="Arial" w:hAnsi="Arial" w:cs="Arial"/>
        </w:rPr>
        <w:lastRenderedPageBreak/>
        <w:t>iznosu od 3.000,00 kn jednokratno otpisuje dio t</w:t>
      </w:r>
      <w:r w:rsidR="00497EB0">
        <w:rPr>
          <w:rFonts w:ascii="Arial" w:hAnsi="Arial" w:cs="Arial"/>
        </w:rPr>
        <w:t>ražbine u iznosu od 2.100,00 kn</w:t>
      </w:r>
      <w:r w:rsidRPr="00F9376E">
        <w:rPr>
          <w:rFonts w:ascii="Arial" w:hAnsi="Arial" w:cs="Arial"/>
        </w:rPr>
        <w:t>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900,00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3.7. Određuje se otpis dijela tražbine stečajnog vjerovnika II. višeg isplatnog reda Ivan Mravinec, Drenovski put 154, 51000, Rijeka, OIB: 15849574583 , na način da se od ukupno prijavljene i utvrđene tražbine u iznosu od11.000,00 kn jednokratno otpisuje dio tražbine u iznosu od 7.700,00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3.300,00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497EB0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3.8. Određuje se otpis dijela tražbine stečajnog vjerovnika II. višeg isplatnog reda DRAGINJA BOBANOVIĆ , na način da se od ukupno prijavljene i utvrđene tražbine u iznosu od 98.230,00 kn jednokratno otpisuje dio tražbine u iznosu od 29.469,00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29.469,00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3.9. Određuje se otpis dijela tražbine stečajnog vjerovnika II. višeg isplatnog reda Triglav osiguranje d.d. Antuna Heinza 4, 10000 Zagreb OIB: 29743547503 , na način da se od ukupno prijavljene i utvrđene tražbine u iznosu od 3.493,98 kn jednokratno otpisuje dio tražbine u iznosu od 2.445,78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1.046,19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3.10. Određuje se otpis dijela tražbine stečajnog vjerovnika II. višeg isplatnog reda ODVJETNIK ALEN IVKOVIĆ Užarska 28, 51000 Rijeka OIB: 63957064080, na način da se od ukupno prijavljene i utvrđene tražbine u iznosu od 623.479,38 kn jednokratno otpisuje dio tražbine u iznosu od 436.435,56kn,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lastRenderedPageBreak/>
        <w:t>Ostatak tražbine u iznosu od 187.043,81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3.11. Određuje se otpis dijela tražbine stečajnog vjerovnika II. višeg isplatnog reda Bod ugostiteljstvo d.o.o Ivana Luppisa 3/2,</w:t>
      </w:r>
      <w:r>
        <w:rPr>
          <w:rFonts w:ascii="Arial" w:hAnsi="Arial" w:cs="Arial"/>
        </w:rPr>
        <w:t xml:space="preserve"> 51000 Rijeka, OIB: 74655437317</w:t>
      </w:r>
      <w:r w:rsidRPr="00F9376E">
        <w:rPr>
          <w:rFonts w:ascii="Arial" w:hAnsi="Arial" w:cs="Arial"/>
        </w:rPr>
        <w:t>, na način da se od ukupno prijavljene i utvrđene tražbine u iznosu od18.880,25 kn jednokratno otpisuje dio tražbine u iznosu od 13.216,00 kn ,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5.664,00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3.12. Određuje se otpis dijela tražbine stečajnog vjerovnika II. višeg isplatnog reda FINANCIJSKA AGENCIJA, Ulica grada Vukovara 70, 10000 Zagreb OIB: 85821130368 , na način da se od ukupno prijavljene i utvrđene tražbine u iznosu od 2.950,00 kn jednokratno otpisuje dio tražbine u iznosu od2.065,00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885,00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3.13. Određuje se otpis dijela tražbine stečajnog vjerovnika II. višeg isplatnog reda PODRAVSKA BANKA d.d. Opatička 3, Koprivnica, OIB: 97326283154 na način da se od ukupno prijavljene i utvrđene tražbine u iznosu od 474,31 kn jednokratno otpisuje dio tražbine u iznosu od 332,01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142,29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3.14. Određuje se otpis dijela tražbine stečajnog vjerovnika II. višeg isplatnog reda Grad Rijeka, Korzo 16, 51000 Rijeka, OIB: 54382731928 na način da se od ukupno prijavljene i utvrđene tražbine u iznosu od 17.857,52 kn jednokratno otpisuje dio tražbine u iznosu od 12.500,26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Ostatak tražbine u iznosu od 5.357,25 kn dužnik SPAGHO d.o.o. u stečaju, iz Rijeke, Ivana Zajca 24/a, OIB 12535054442 dužan je platiti u 60 </w:t>
      </w:r>
      <w:r w:rsidRPr="00F9376E">
        <w:rPr>
          <w:rFonts w:ascii="Arial" w:hAnsi="Arial" w:cs="Arial"/>
        </w:rPr>
        <w:lastRenderedPageBreak/>
        <w:t>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3.15. Određuje se otpis dijela tražbine stečajnog vjerovnika II. višeg isplatnog reda ENERGO d.o.o, Dolac 14, 51000 Rijeka OIB: 99393766301 na način da se od ukupno prijavljene i utvrđene tražbine u iznosu od 17.246,20 kn jednokratno otpisuje dio tražbine u iznosu od12.072,34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5.173,86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</w:t>
      </w:r>
      <w:r w:rsidR="00497EB0">
        <w:rPr>
          <w:rFonts w:ascii="Arial" w:hAnsi="Arial" w:cs="Arial"/>
        </w:rPr>
        <w:t>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3.16. Određuje se otpis dijela tražbine stečajnog vjerovnika II. višeg isplatnog reda VIDIK d.o.o. Spinčići 153/A, Kastav, OIB: 7979706201 na način da se od ukupno prijavljene i utvrđene tražbine u iznosu od 55.288,06 kn jednokratno otpisuje dio tražbine u iznosu od 38.701,64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16.586,41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</w:p>
    <w:p w:rsidR="00F9376E" w:rsidP="00497EB0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3.17. Određuje se opis dijela tražbine stečajnog vjerovnika II. višeg isplatnog reda Republika Hrvatska OIB: 52634238587 Frana Kurelca bb, 51000 Rijeka na način da se od ukupno prijavljene i utvrđene tražbine u iznosu od 321.657,47 kn jednokratno otpisuje dio tražbine u iznosu od 225.160,22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96.497,24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3.18. Određuje se opis dijela tražbine stečajnog vjerovnika II. višeg isplatnog reda ranije Miranda Malovrh OIB: 33809921090 Emilija Randića 2, 51000 Rijeka, sada – zakonski nasljednik Kristina Bobanović OIB: 80195096945 Nova cesta 19a, Opatija na način da se od ukupno prijavljene i utvrđene tražbine u iznosu od 292.500,00 kn kn jednokratno otpisuje dio tražbine u iznosu od 204.750,00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Ostatak tražbine u iznosu od 87.750,00 kn dužnik SPAGHO d.o.o. u stečaju, iz Rijeke, Ivana Zajca 24/a, OIB 12535054442 dužan je platiti u 60 </w:t>
      </w:r>
      <w:r w:rsidRPr="00F9376E">
        <w:rPr>
          <w:rFonts w:ascii="Arial" w:hAnsi="Arial" w:cs="Arial"/>
        </w:rPr>
        <w:lastRenderedPageBreak/>
        <w:t>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</w:p>
    <w:p w:rsidRPr="00F9376E"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3.19. Određuje se opis dijela tražbine stečajnog vjerovnika II. višeg isplatnog reda Kristina Bobanović OIB: 80195096945 Nova cesta 19a, Opatija na način da se od ukupno prijavljene i utvrđene tražbine u iznosu od 234.617,88 jednokratno otpisuje dio tražbine u iznosu od 164.232,51 kn kn što čini postotni udio od 70% ukupno utvrđene tražbine.</w:t>
      </w: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Ostatak tražbine u iznosu od 70.385,35 kn dužnik SPAGHO d.o.o. u stečaju, iz Rijeke, Ivana Zajca 24/a, OIB 12535054442 dužan je platiti u 60 jednakih mjesečnih obroka uvećanih za pripadajuću kamatu od 4,5% godišnje, koji obroci dospijevaju svakog 15.-og u mjesecu plativo kroz anuitetni plan, s time da prvi obrok dospijeva nakon proteka jedne godine od pravomoćnosti rješenja kojim se potvrđuje stečajni plan.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V. Utvrđuje se, da stečajni vjerovnici I. I II. višeg isplatnog reda nakon ispunjena obveza sukladno potvrđenom stečajnom planu smatraju potpuno namirenima, a stečajni dužnik je oslobođen obveza prema tim stečajnim vjerovnicima.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VI. Utvrđuje se, da se vjerovnicima nižih isplatnih redova neće ništa isplatiti, jer nisu pozvani da prijave svoje tražbine.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 xml:space="preserve">VII. Stečajna povjerenica je dužna namiriti nesporne dospjele obveze stečajne mase </w:t>
      </w:r>
      <w:r w:rsidR="00132F4A">
        <w:rPr>
          <w:rFonts w:ascii="Arial" w:hAnsi="Arial" w:cs="Arial"/>
        </w:rPr>
        <w:t xml:space="preserve">i troškove stečajnog postupka </w:t>
      </w:r>
      <w:r w:rsidRPr="00F9376E">
        <w:rPr>
          <w:rFonts w:ascii="Arial" w:hAnsi="Arial" w:cs="Arial"/>
        </w:rPr>
        <w:t>najkasnije do dana zaključenja stečajnog postupka.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VIII. Radi brisanja zabilježbe otvaranja stečajnog postupka, sud će donijeti poseban zaključak odmah nakon pravomoćnosti ovoga Rješenja.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IX. Ovo Rješenje o potvrdi stečajnoga plana djeluje prema svim sudionicima od njegove pravomoćnosti, a prav</w:t>
      </w:r>
      <w:r w:rsidR="00497EB0">
        <w:rPr>
          <w:rFonts w:ascii="Arial" w:hAnsi="Arial" w:cs="Arial"/>
        </w:rPr>
        <w:t>n</w:t>
      </w:r>
      <w:r w:rsidRPr="00F9376E">
        <w:rPr>
          <w:rFonts w:ascii="Arial" w:hAnsi="Arial" w:cs="Arial"/>
        </w:rPr>
        <w:t>i učinci ovoga Rješenja protežu se na sve stečajne vjerovnike stečajnog dužnika, tako da ovo Rješenje nadomješta sve nedostajuće izjave i očitovanja vjerovnika koji su glasali protiv usvajanja stečajnoga plana ili glasovanju nisu pristupili, ili su glasovali za prihvaćanje stečajnoga plana a nisu pridonijeli potrebne izjave i očitovanja.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X. Pravni učinci ovog Rješenja protežu se i na sve eventualne vjerovnike stečajnog dužnika koji svoje tražbine nisu prijavili u stečajnom postupku, stoga je stečajni dužnik u cijelosti oslobođen obveza prema takvim vjerovnicima.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XI. Ovo Rješenje ima snagu ovršne isprave.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XII. Određuje se nadzor steča</w:t>
      </w:r>
      <w:r w:rsidR="00132F4A">
        <w:rPr>
          <w:rFonts w:ascii="Arial" w:hAnsi="Arial" w:cs="Arial"/>
        </w:rPr>
        <w:t>jnog povjerenika i stečajnog su</w:t>
      </w:r>
      <w:r w:rsidRPr="00F9376E">
        <w:rPr>
          <w:rFonts w:ascii="Arial" w:hAnsi="Arial" w:cs="Arial"/>
        </w:rPr>
        <w:t>ca nad provedbom stečajnog plana i ovoga Rješenja u dijelu u kojem se oni odnose na namirenje stečajnih vjerovnika, u razdoblju donošenja Rješenja o zaključenju stečajnog postupka pa sve do potpunog namirenja vjerovnika u iznosu i na način sukladno potvrđenom stečajnom planu.</w:t>
      </w:r>
    </w:p>
    <w:p w:rsidRPr="00F9376E" w:rsidR="00497EB0" w:rsidP="00F9376E" w:rsidRDefault="00497EB0">
      <w:pPr>
        <w:ind w:firstLine="708"/>
        <w:jc w:val="both"/>
        <w:rPr>
          <w:rFonts w:ascii="Arial" w:hAnsi="Arial" w:cs="Arial"/>
        </w:rPr>
      </w:pPr>
    </w:p>
    <w:p w:rsidR="00F9376E" w:rsidP="00F9376E" w:rsidRDefault="00F9376E">
      <w:pPr>
        <w:ind w:firstLine="708"/>
        <w:jc w:val="both"/>
        <w:rPr>
          <w:rFonts w:ascii="Arial" w:hAnsi="Arial" w:cs="Arial"/>
        </w:rPr>
      </w:pPr>
      <w:r w:rsidRPr="00F9376E">
        <w:rPr>
          <w:rFonts w:ascii="Arial" w:hAnsi="Arial" w:cs="Arial"/>
        </w:rPr>
        <w:t>XIII. Ovo Rješenje, zajedno sa stečajnim planom, objavit će se na mrežnoj stranici e-oglasna ploča sudova, a činjenica potvrde stečajnog plana upisati će se u sudski registar ovoga suda.</w:t>
      </w:r>
    </w:p>
    <w:p w:rsidR="004365B5" w:rsidP="008A67CC" w:rsidRDefault="004365B5">
      <w:pPr>
        <w:jc w:val="both"/>
        <w:rPr>
          <w:rFonts w:ascii="Arial" w:hAnsi="Arial" w:cs="Arial"/>
        </w:rPr>
      </w:pPr>
    </w:p>
    <w:p w:rsidRPr="00A90E04" w:rsidR="00497EB0" w:rsidP="008A67CC" w:rsidRDefault="00497EB0">
      <w:pPr>
        <w:jc w:val="both"/>
        <w:rPr>
          <w:rFonts w:ascii="Arial" w:hAnsi="Arial" w:cs="Arial"/>
        </w:rPr>
      </w:pPr>
    </w:p>
    <w:p w:rsidRPr="00132F4A" w:rsidR="00EE5F27" w:rsidP="00EE5F27" w:rsidRDefault="000457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32F4A">
        <w:rPr>
          <w:rFonts w:ascii="Arial" w:hAnsi="Arial" w:cs="Arial"/>
        </w:rPr>
        <w:t>Otvara se rasprava o stečajnom planu.</w:t>
      </w:r>
    </w:p>
    <w:p w:rsidRPr="00132F4A" w:rsidR="002E47B8" w:rsidP="002E47B8" w:rsidRDefault="002E47B8">
      <w:pPr>
        <w:jc w:val="both"/>
        <w:rPr>
          <w:rFonts w:ascii="Arial" w:hAnsi="Arial" w:cs="Arial"/>
        </w:rPr>
      </w:pPr>
    </w:p>
    <w:p w:rsidRPr="00132F4A" w:rsidR="00045730" w:rsidP="002E47B8" w:rsidRDefault="00045730">
      <w:pPr>
        <w:jc w:val="both"/>
        <w:rPr>
          <w:rFonts w:ascii="Arial" w:hAnsi="Arial" w:cs="Arial"/>
        </w:rPr>
      </w:pPr>
      <w:r w:rsidRPr="00132F4A">
        <w:rPr>
          <w:rFonts w:ascii="Arial" w:hAnsi="Arial" w:cs="Arial"/>
        </w:rPr>
        <w:tab/>
        <w:t xml:space="preserve">Obzirom da nema pitanja na provedbenu osnovu stečajnog plana, prelazi se na glasovanje o stečajnom planu. </w:t>
      </w:r>
    </w:p>
    <w:p w:rsidR="006261DA" w:rsidP="00EE5F27" w:rsidRDefault="00626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3E35" w:rsidP="00EE5F27" w:rsidRDefault="00A53E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vjerovnik Republika Hrvatska predlaže odgodu ročišta kako bi se radi konzultacija o namirenju stečajnog vjerovnika prvog višeg isplatnog reda</w:t>
      </w:r>
    </w:p>
    <w:p w:rsidR="006D43F6" w:rsidP="00EE5F27" w:rsidRDefault="006D43F6">
      <w:pPr>
        <w:jc w:val="both"/>
        <w:rPr>
          <w:rFonts w:ascii="Arial" w:hAnsi="Arial" w:cs="Arial"/>
        </w:rPr>
      </w:pPr>
    </w:p>
    <w:p w:rsidRPr="006D43F6" w:rsidR="006D43F6" w:rsidP="006D43F6" w:rsidRDefault="006D43F6">
      <w:pPr>
        <w:ind w:firstLine="708"/>
        <w:jc w:val="both"/>
        <w:rPr>
          <w:rFonts w:ascii="Arial" w:hAnsi="Arial" w:cs="Arial"/>
        </w:rPr>
      </w:pPr>
      <w:r w:rsidRPr="006D43F6">
        <w:rPr>
          <w:rFonts w:ascii="Arial" w:hAnsi="Arial" w:cs="Arial"/>
        </w:rPr>
        <w:t xml:space="preserve">Sudac donosi </w:t>
      </w:r>
    </w:p>
    <w:p w:rsidRPr="006D43F6" w:rsidR="006D43F6" w:rsidP="00EE5F27" w:rsidRDefault="006D43F6">
      <w:pPr>
        <w:jc w:val="both"/>
        <w:rPr>
          <w:rFonts w:ascii="Arial" w:hAnsi="Arial" w:cs="Arial"/>
        </w:rPr>
      </w:pPr>
    </w:p>
    <w:p w:rsidRPr="006D43F6" w:rsidR="006D43F6" w:rsidP="006D43F6" w:rsidRDefault="006D43F6">
      <w:pPr>
        <w:jc w:val="center"/>
        <w:rPr>
          <w:rFonts w:ascii="Arial" w:hAnsi="Arial" w:cs="Arial"/>
        </w:rPr>
      </w:pPr>
      <w:r w:rsidRPr="006D43F6">
        <w:rPr>
          <w:rFonts w:ascii="Arial" w:hAnsi="Arial" w:cs="Arial"/>
        </w:rPr>
        <w:t>rješenje</w:t>
      </w:r>
    </w:p>
    <w:p w:rsidRPr="006D43F6" w:rsidR="006D43F6" w:rsidP="00EE5F27" w:rsidRDefault="006D43F6">
      <w:pPr>
        <w:jc w:val="both"/>
        <w:rPr>
          <w:rFonts w:ascii="Arial" w:hAnsi="Arial" w:cs="Arial"/>
        </w:rPr>
      </w:pPr>
    </w:p>
    <w:p w:rsidRPr="006D43F6" w:rsidR="006D43F6" w:rsidP="006D43F6" w:rsidRDefault="00A53E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Prihvaća se prijedlog stečajnog vjerovnika za odgodu ročišta te se slijedeće zakazuje </w:t>
      </w:r>
    </w:p>
    <w:p w:rsidRPr="006D43F6" w:rsidR="006D43F6" w:rsidP="00A53E35" w:rsidRDefault="006D43F6">
      <w:pPr>
        <w:rPr>
          <w:rFonts w:ascii="Arial" w:hAnsi="Arial" w:cs="Arial"/>
          <w:b/>
        </w:rPr>
      </w:pPr>
    </w:p>
    <w:p w:rsidRPr="006D43F6" w:rsidR="006D43F6" w:rsidP="001807C7" w:rsidRDefault="00A53E35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26. svibnja 2022. godine u 11</w:t>
      </w:r>
      <w:r w:rsidRPr="006D43F6" w:rsidR="006D43F6">
        <w:rPr>
          <w:rFonts w:ascii="Arial" w:hAnsi="Arial" w:cs="Arial"/>
        </w:rPr>
        <w:t>.00 sati</w:t>
      </w:r>
    </w:p>
    <w:p w:rsidRPr="006D43F6" w:rsidR="006D43F6" w:rsidP="001807C7" w:rsidRDefault="006D43F6">
      <w:pPr>
        <w:jc w:val="center"/>
        <w:rPr>
          <w:rFonts w:ascii="Arial" w:hAnsi="Arial" w:cs="Arial"/>
          <w:b/>
        </w:rPr>
      </w:pPr>
      <w:r w:rsidRPr="006D43F6">
        <w:rPr>
          <w:rFonts w:ascii="Arial" w:hAnsi="Arial" w:cs="Arial"/>
        </w:rPr>
        <w:t xml:space="preserve">   kod Trgovačkog suda u Rijeci </w:t>
      </w:r>
    </w:p>
    <w:p w:rsidRPr="006D43F6" w:rsidR="006D43F6" w:rsidP="001807C7" w:rsidRDefault="006D43F6">
      <w:pPr>
        <w:jc w:val="center"/>
        <w:rPr>
          <w:rFonts w:ascii="Arial" w:hAnsi="Arial" w:cs="Arial"/>
          <w:b/>
        </w:rPr>
      </w:pPr>
      <w:r w:rsidRPr="006D43F6">
        <w:rPr>
          <w:rFonts w:ascii="Arial" w:hAnsi="Arial" w:cs="Arial"/>
        </w:rPr>
        <w:t>Zadarska ulica 1 i 3</w:t>
      </w:r>
    </w:p>
    <w:p w:rsidRPr="006D43F6" w:rsidR="006D43F6" w:rsidP="001807C7" w:rsidRDefault="006D43F6">
      <w:pPr>
        <w:jc w:val="center"/>
        <w:rPr>
          <w:rFonts w:ascii="Arial" w:hAnsi="Arial" w:cs="Arial"/>
          <w:b/>
        </w:rPr>
      </w:pPr>
      <w:r w:rsidRPr="006D43F6">
        <w:rPr>
          <w:rFonts w:ascii="Arial" w:hAnsi="Arial" w:cs="Arial"/>
        </w:rPr>
        <w:t>I. kat, sudnica broj 2</w:t>
      </w:r>
    </w:p>
    <w:p w:rsidRPr="006D43F6" w:rsidR="006D43F6" w:rsidP="001807C7" w:rsidRDefault="006D43F6">
      <w:pPr>
        <w:rPr>
          <w:rFonts w:ascii="Arial" w:hAnsi="Arial" w:cs="Arial"/>
          <w:b/>
        </w:rPr>
      </w:pPr>
    </w:p>
    <w:p w:rsidRPr="006D43F6" w:rsidR="006D43F6" w:rsidP="006D43F6" w:rsidRDefault="006D43F6">
      <w:pPr>
        <w:ind w:firstLine="708"/>
        <w:jc w:val="both"/>
        <w:rPr>
          <w:rFonts w:ascii="Arial" w:hAnsi="Arial" w:cs="Arial"/>
          <w:b/>
        </w:rPr>
      </w:pPr>
      <w:r w:rsidRPr="006D43F6">
        <w:rPr>
          <w:rFonts w:ascii="Arial" w:hAnsi="Arial" w:cs="Arial"/>
        </w:rPr>
        <w:t xml:space="preserve">što prisutni </w:t>
      </w:r>
      <w:r w:rsidR="00A53E35">
        <w:rPr>
          <w:rFonts w:ascii="Arial" w:hAnsi="Arial" w:cs="Arial"/>
        </w:rPr>
        <w:t xml:space="preserve">stečajni povjerenik i stečajni vjerovnici primaju </w:t>
      </w:r>
      <w:r w:rsidRPr="006D43F6">
        <w:rPr>
          <w:rFonts w:ascii="Arial" w:hAnsi="Arial" w:cs="Arial"/>
        </w:rPr>
        <w:t>na znanje te se smatra</w:t>
      </w:r>
      <w:r>
        <w:rPr>
          <w:rFonts w:ascii="Arial" w:hAnsi="Arial" w:cs="Arial"/>
        </w:rPr>
        <w:t>ju</w:t>
      </w:r>
      <w:r w:rsidRPr="006D43F6">
        <w:rPr>
          <w:rFonts w:ascii="Arial" w:hAnsi="Arial" w:cs="Arial"/>
        </w:rPr>
        <w:t xml:space="preserve"> uredno pozvanim</w:t>
      </w:r>
      <w:r w:rsidR="00A53E35">
        <w:rPr>
          <w:rFonts w:ascii="Arial" w:hAnsi="Arial" w:cs="Arial"/>
        </w:rPr>
        <w:t>, a ostale vjerovnike sud će pozvati objavom poziva na e – Oglasnoj ploči sudova</w:t>
      </w:r>
      <w:r w:rsidRPr="006D43F6">
        <w:rPr>
          <w:rFonts w:ascii="Arial" w:hAnsi="Arial" w:cs="Arial"/>
        </w:rPr>
        <w:t>.</w:t>
      </w:r>
    </w:p>
    <w:p w:rsidR="006D43F6" w:rsidP="00EE5F27" w:rsidRDefault="006D43F6">
      <w:pPr>
        <w:jc w:val="both"/>
        <w:rPr>
          <w:rFonts w:ascii="Arial" w:hAnsi="Arial" w:cs="Arial"/>
        </w:rPr>
      </w:pPr>
    </w:p>
    <w:p w:rsidRPr="00A90E04" w:rsidR="0073383E" w:rsidP="00FD0A43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Dovršeno u </w:t>
      </w:r>
      <w:r w:rsidRPr="00A90E04" w:rsidR="007F21A6">
        <w:rPr>
          <w:rFonts w:ascii="Arial" w:hAnsi="Arial" w:cs="Arial"/>
        </w:rPr>
        <w:t>10</w:t>
      </w:r>
      <w:r w:rsidRPr="00A90E04" w:rsidR="00FC1198">
        <w:rPr>
          <w:rFonts w:ascii="Arial" w:hAnsi="Arial" w:cs="Arial"/>
        </w:rPr>
        <w:t>,</w:t>
      </w:r>
      <w:r w:rsidR="00A53E35">
        <w:rPr>
          <w:rFonts w:ascii="Arial" w:hAnsi="Arial" w:cs="Arial"/>
        </w:rPr>
        <w:t>00</w:t>
      </w:r>
      <w:r w:rsidRPr="00A90E04" w:rsidR="00FC1198">
        <w:rPr>
          <w:rFonts w:ascii="Arial" w:hAnsi="Arial" w:cs="Arial"/>
        </w:rPr>
        <w:t xml:space="preserve"> </w:t>
      </w:r>
      <w:r w:rsidRPr="00A90E04" w:rsidR="005F1629">
        <w:rPr>
          <w:rFonts w:ascii="Arial" w:hAnsi="Arial" w:cs="Arial"/>
        </w:rPr>
        <w:t>sati</w:t>
      </w:r>
    </w:p>
    <w:p w:rsidRPr="00A90E04" w:rsidR="00287141" w:rsidP="00A53E35" w:rsidRDefault="00287141">
      <w:pPr>
        <w:rPr>
          <w:rFonts w:ascii="Arial" w:hAnsi="Arial" w:cs="Arial"/>
        </w:rPr>
      </w:pPr>
    </w:p>
    <w:p w:rsidRPr="00A90E04" w:rsidR="005F1629" w:rsidP="00F14C76" w:rsidRDefault="005F1629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  <w:t xml:space="preserve">   </w:t>
      </w:r>
      <w:r w:rsidRPr="00A90E04" w:rsidR="00FD0A43">
        <w:rPr>
          <w:rFonts w:ascii="Arial" w:hAnsi="Arial" w:cs="Arial"/>
        </w:rPr>
        <w:t xml:space="preserve">       S</w:t>
      </w:r>
      <w:r w:rsidRPr="00A90E04" w:rsidR="00F14C76">
        <w:rPr>
          <w:rFonts w:ascii="Arial" w:hAnsi="Arial" w:cs="Arial"/>
        </w:rPr>
        <w:t xml:space="preserve">udac                  Stečajni </w:t>
      </w:r>
      <w:r w:rsidR="00A53E35">
        <w:rPr>
          <w:rFonts w:ascii="Arial" w:hAnsi="Arial" w:cs="Arial"/>
        </w:rPr>
        <w:t>povjerenik</w:t>
      </w:r>
    </w:p>
    <w:p w:rsidR="00C250D4" w:rsidP="00F14C76" w:rsidRDefault="00C250D4">
      <w:pPr>
        <w:jc w:val="both"/>
        <w:rPr>
          <w:rFonts w:ascii="Arial" w:hAnsi="Arial" w:cs="Arial"/>
        </w:rPr>
      </w:pPr>
    </w:p>
    <w:p w:rsidRPr="00A90E04" w:rsidR="00982D7B" w:rsidP="00F14C76" w:rsidRDefault="00982D7B">
      <w:pPr>
        <w:jc w:val="both"/>
        <w:rPr>
          <w:rFonts w:ascii="Arial" w:hAnsi="Arial" w:cs="Arial"/>
        </w:rPr>
      </w:pPr>
    </w:p>
    <w:p w:rsidRPr="00A90E04" w:rsidR="00C250D4" w:rsidP="00F14C76" w:rsidRDefault="00C250D4">
      <w:pPr>
        <w:jc w:val="both"/>
        <w:rPr>
          <w:rFonts w:ascii="Arial" w:hAnsi="Arial" w:cs="Arial"/>
        </w:rPr>
      </w:pPr>
    </w:p>
    <w:p w:rsidRPr="00A90E04" w:rsidR="00F14C76" w:rsidP="009F3245" w:rsidRDefault="005F1629">
      <w:pPr>
        <w:ind w:firstLine="708"/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                                      </w:t>
      </w:r>
      <w:r w:rsidRPr="00A90E04" w:rsidR="00F14C76">
        <w:rPr>
          <w:rFonts w:ascii="Arial" w:hAnsi="Arial" w:cs="Arial"/>
        </w:rPr>
        <w:t xml:space="preserve">Zapisničar     </w:t>
      </w:r>
      <w:r w:rsidRPr="00A90E04" w:rsidR="00F14C76">
        <w:rPr>
          <w:rFonts w:ascii="Arial" w:hAnsi="Arial" w:cs="Arial"/>
        </w:rPr>
        <w:tab/>
      </w:r>
      <w:r w:rsidRPr="00A90E04">
        <w:rPr>
          <w:rFonts w:ascii="Arial" w:hAnsi="Arial" w:cs="Arial"/>
        </w:rPr>
        <w:t xml:space="preserve">      </w:t>
      </w:r>
      <w:r w:rsidRPr="00A90E04" w:rsidR="00C250D4">
        <w:rPr>
          <w:rFonts w:ascii="Arial" w:hAnsi="Arial" w:cs="Arial"/>
        </w:rPr>
        <w:t xml:space="preserve">    </w:t>
      </w:r>
      <w:r w:rsidRPr="00A90E04" w:rsidR="002E47B8">
        <w:rPr>
          <w:rFonts w:ascii="Arial" w:hAnsi="Arial" w:cs="Arial"/>
        </w:rPr>
        <w:t xml:space="preserve">    </w:t>
      </w:r>
      <w:r w:rsidR="00926B51">
        <w:rPr>
          <w:rFonts w:ascii="Arial" w:hAnsi="Arial" w:cs="Arial"/>
        </w:rPr>
        <w:t>Vjerovnici</w:t>
      </w:r>
      <w:r w:rsidRPr="00A90E04" w:rsidR="00F14C76">
        <w:rPr>
          <w:rFonts w:ascii="Arial" w:hAnsi="Arial" w:cs="Arial"/>
        </w:rPr>
        <w:tab/>
      </w:r>
    </w:p>
    <w:sectPr w:rsidRPr="00A90E04" w:rsidR="00F14C76" w:rsidSect="00F14C76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22D2" w:rsidRDefault="006C22D2">
      <w:r>
        <w:separator/>
      </w:r>
    </w:p>
  </w:endnote>
  <w:endnote w:type="continuationSeparator" w:id="0">
    <w:p w:rsidR="006C22D2" w:rsidRDefault="006C22D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45467D" w:rsidRDefault="0045467D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7109A7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45467D" w:rsidRDefault="0045467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22D2" w:rsidRDefault="006C22D2">
      <w:r>
        <w:separator/>
      </w:r>
    </w:p>
  </w:footnote>
  <w:footnote w:type="continuationSeparator" w:id="0">
    <w:p w:rsidR="006C22D2" w:rsidRDefault="006C22D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45467D" w:rsidRDefault="0045467D">
    <w:pPr>
      <w:pStyle w:val="Zaglavlje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  Posl. br. 15 St-</w:t>
    </w:r>
    <w:r w:rsidR="006F3913">
      <w:rPr>
        <w:rFonts w:ascii="Arial" w:hAnsi="Arial" w:cs="Arial"/>
      </w:rPr>
      <w:t>318/2020-81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34DEF"/>
    <w:multiLevelType w:val="hybridMultilevel"/>
    <w:tmpl w:val="9A7402C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2">
    <w:nsid w:val="68E906C3"/>
    <w:multiLevelType w:val="hybridMultilevel"/>
    <w:tmpl w:val="F9EA2C5A"/>
    <w:lvl w:ilvl="0" w:tplc="FA16DCC4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5"/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8"/>
  </w:num>
  <w:num w:numId="14">
    <w:abstractNumId w:val="1"/>
  </w:num>
  <w:num w:numId="15">
    <w:abstractNumId w:val="9"/>
  </w:num>
  <w:num w:numId="16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723B"/>
    <w:rsid w:val="0003072B"/>
    <w:rsid w:val="00044673"/>
    <w:rsid w:val="00045730"/>
    <w:rsid w:val="00050087"/>
    <w:rsid w:val="0005230F"/>
    <w:rsid w:val="0006130F"/>
    <w:rsid w:val="000A6D6C"/>
    <w:rsid w:val="000B5C2F"/>
    <w:rsid w:val="000C3AAA"/>
    <w:rsid w:val="000D7609"/>
    <w:rsid w:val="00122FDC"/>
    <w:rsid w:val="00125C73"/>
    <w:rsid w:val="00132F4A"/>
    <w:rsid w:val="00156244"/>
    <w:rsid w:val="00176DFC"/>
    <w:rsid w:val="00186B5B"/>
    <w:rsid w:val="001A4996"/>
    <w:rsid w:val="001A538D"/>
    <w:rsid w:val="001C34F7"/>
    <w:rsid w:val="001D5327"/>
    <w:rsid w:val="001E4103"/>
    <w:rsid w:val="001F01FB"/>
    <w:rsid w:val="001F63AC"/>
    <w:rsid w:val="00200389"/>
    <w:rsid w:val="0020193C"/>
    <w:rsid w:val="00215D04"/>
    <w:rsid w:val="002357A2"/>
    <w:rsid w:val="00244E61"/>
    <w:rsid w:val="00246AA2"/>
    <w:rsid w:val="00246DE4"/>
    <w:rsid w:val="002769DD"/>
    <w:rsid w:val="00287141"/>
    <w:rsid w:val="00290354"/>
    <w:rsid w:val="00297B32"/>
    <w:rsid w:val="002E47B8"/>
    <w:rsid w:val="002F04DF"/>
    <w:rsid w:val="003025DE"/>
    <w:rsid w:val="0030281E"/>
    <w:rsid w:val="00317E0F"/>
    <w:rsid w:val="00325C49"/>
    <w:rsid w:val="003660FA"/>
    <w:rsid w:val="003673E1"/>
    <w:rsid w:val="00371219"/>
    <w:rsid w:val="003D09DD"/>
    <w:rsid w:val="003E5AEA"/>
    <w:rsid w:val="003E7006"/>
    <w:rsid w:val="004065A3"/>
    <w:rsid w:val="00420A7C"/>
    <w:rsid w:val="00422761"/>
    <w:rsid w:val="00423F1D"/>
    <w:rsid w:val="00426A08"/>
    <w:rsid w:val="004365B5"/>
    <w:rsid w:val="00450FF7"/>
    <w:rsid w:val="0045467D"/>
    <w:rsid w:val="004576DB"/>
    <w:rsid w:val="0047793A"/>
    <w:rsid w:val="004956A6"/>
    <w:rsid w:val="00497EB0"/>
    <w:rsid w:val="004A1313"/>
    <w:rsid w:val="004A6CAA"/>
    <w:rsid w:val="004B4145"/>
    <w:rsid w:val="004B581E"/>
    <w:rsid w:val="004C3D8A"/>
    <w:rsid w:val="004E3351"/>
    <w:rsid w:val="005006CF"/>
    <w:rsid w:val="00532527"/>
    <w:rsid w:val="00540EBC"/>
    <w:rsid w:val="00547A6B"/>
    <w:rsid w:val="00551599"/>
    <w:rsid w:val="005723C1"/>
    <w:rsid w:val="0057590C"/>
    <w:rsid w:val="0058223A"/>
    <w:rsid w:val="00593003"/>
    <w:rsid w:val="00597C06"/>
    <w:rsid w:val="005A5B18"/>
    <w:rsid w:val="005A7C53"/>
    <w:rsid w:val="005B6B09"/>
    <w:rsid w:val="005E11C7"/>
    <w:rsid w:val="005F1629"/>
    <w:rsid w:val="005F76E4"/>
    <w:rsid w:val="0062448E"/>
    <w:rsid w:val="006261DA"/>
    <w:rsid w:val="006324FB"/>
    <w:rsid w:val="00647319"/>
    <w:rsid w:val="00676580"/>
    <w:rsid w:val="006948E1"/>
    <w:rsid w:val="00695C75"/>
    <w:rsid w:val="006B6FC7"/>
    <w:rsid w:val="006C22D2"/>
    <w:rsid w:val="006D144B"/>
    <w:rsid w:val="006D43F6"/>
    <w:rsid w:val="006F3913"/>
    <w:rsid w:val="006F745B"/>
    <w:rsid w:val="00704087"/>
    <w:rsid w:val="007109A7"/>
    <w:rsid w:val="00711ED2"/>
    <w:rsid w:val="007208A0"/>
    <w:rsid w:val="0072696A"/>
    <w:rsid w:val="0073383E"/>
    <w:rsid w:val="00745F63"/>
    <w:rsid w:val="00773D20"/>
    <w:rsid w:val="00787325"/>
    <w:rsid w:val="00797783"/>
    <w:rsid w:val="007A116B"/>
    <w:rsid w:val="007A4B1D"/>
    <w:rsid w:val="007B14B5"/>
    <w:rsid w:val="007C317F"/>
    <w:rsid w:val="007D5480"/>
    <w:rsid w:val="007D723D"/>
    <w:rsid w:val="007E1B78"/>
    <w:rsid w:val="007F21A6"/>
    <w:rsid w:val="007F2D57"/>
    <w:rsid w:val="007F49BC"/>
    <w:rsid w:val="0081412A"/>
    <w:rsid w:val="0086753B"/>
    <w:rsid w:val="00876BDB"/>
    <w:rsid w:val="00885EC5"/>
    <w:rsid w:val="008A67CC"/>
    <w:rsid w:val="008C3CA5"/>
    <w:rsid w:val="008E4B0B"/>
    <w:rsid w:val="008F2684"/>
    <w:rsid w:val="008F30AA"/>
    <w:rsid w:val="00906A56"/>
    <w:rsid w:val="00923802"/>
    <w:rsid w:val="00926B51"/>
    <w:rsid w:val="00956A59"/>
    <w:rsid w:val="009819C4"/>
    <w:rsid w:val="009826A1"/>
    <w:rsid w:val="00982D7B"/>
    <w:rsid w:val="00984120"/>
    <w:rsid w:val="00984356"/>
    <w:rsid w:val="0099445D"/>
    <w:rsid w:val="009944FF"/>
    <w:rsid w:val="009A34C1"/>
    <w:rsid w:val="009A7EB5"/>
    <w:rsid w:val="009C3270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5DA3"/>
    <w:rsid w:val="00A53E35"/>
    <w:rsid w:val="00A703C2"/>
    <w:rsid w:val="00A90E04"/>
    <w:rsid w:val="00AA0E3A"/>
    <w:rsid w:val="00AB62B9"/>
    <w:rsid w:val="00AC56A4"/>
    <w:rsid w:val="00B1572E"/>
    <w:rsid w:val="00B25A84"/>
    <w:rsid w:val="00B308F1"/>
    <w:rsid w:val="00B37470"/>
    <w:rsid w:val="00B434EB"/>
    <w:rsid w:val="00B47FB6"/>
    <w:rsid w:val="00B66709"/>
    <w:rsid w:val="00B67FD9"/>
    <w:rsid w:val="00B70A2E"/>
    <w:rsid w:val="00B914A0"/>
    <w:rsid w:val="00BE385B"/>
    <w:rsid w:val="00BE40EE"/>
    <w:rsid w:val="00C16502"/>
    <w:rsid w:val="00C250D4"/>
    <w:rsid w:val="00C52BF9"/>
    <w:rsid w:val="00C7160C"/>
    <w:rsid w:val="00C9339D"/>
    <w:rsid w:val="00C9545A"/>
    <w:rsid w:val="00C956A8"/>
    <w:rsid w:val="00CB10EB"/>
    <w:rsid w:val="00CD354F"/>
    <w:rsid w:val="00CD7FD3"/>
    <w:rsid w:val="00CE6DF8"/>
    <w:rsid w:val="00CF237E"/>
    <w:rsid w:val="00CF4283"/>
    <w:rsid w:val="00D0031D"/>
    <w:rsid w:val="00D05B4B"/>
    <w:rsid w:val="00D40E05"/>
    <w:rsid w:val="00D45D88"/>
    <w:rsid w:val="00D50E19"/>
    <w:rsid w:val="00D52428"/>
    <w:rsid w:val="00D5259D"/>
    <w:rsid w:val="00D6053C"/>
    <w:rsid w:val="00D62819"/>
    <w:rsid w:val="00D64F84"/>
    <w:rsid w:val="00D771A8"/>
    <w:rsid w:val="00D81258"/>
    <w:rsid w:val="00D84A50"/>
    <w:rsid w:val="00DC2633"/>
    <w:rsid w:val="00DF03C6"/>
    <w:rsid w:val="00DF7FA9"/>
    <w:rsid w:val="00E11C8D"/>
    <w:rsid w:val="00E25D32"/>
    <w:rsid w:val="00E3099E"/>
    <w:rsid w:val="00E516C6"/>
    <w:rsid w:val="00E92906"/>
    <w:rsid w:val="00EA7ADC"/>
    <w:rsid w:val="00EC1504"/>
    <w:rsid w:val="00EC26CB"/>
    <w:rsid w:val="00EC7BF5"/>
    <w:rsid w:val="00ED3B70"/>
    <w:rsid w:val="00EE2677"/>
    <w:rsid w:val="00EE5F27"/>
    <w:rsid w:val="00EF6409"/>
    <w:rsid w:val="00F0230B"/>
    <w:rsid w:val="00F14C76"/>
    <w:rsid w:val="00F17AD4"/>
    <w:rsid w:val="00F248F2"/>
    <w:rsid w:val="00F45CF9"/>
    <w:rsid w:val="00F5037F"/>
    <w:rsid w:val="00F55553"/>
    <w:rsid w:val="00F64D9A"/>
    <w:rsid w:val="00F927F7"/>
    <w:rsid w:val="00F9376E"/>
    <w:rsid w:val="00F93987"/>
    <w:rsid w:val="00FA5EA1"/>
    <w:rsid w:val="00FB07B6"/>
    <w:rsid w:val="00FC1198"/>
    <w:rsid w:val="00FC1455"/>
    <w:rsid w:val="00FD0A43"/>
    <w:rsid w:val="00FE1C80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250D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109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09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09A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09A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09A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50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9A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9A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9A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svibnja 2022.</izvorni_sadrzaj>
    <derivirana_varijabla naziv="DomainObject.PlaniraniZavrsetakDatum_1">5. svibnja 2022.</derivirana_varijabla>
  </DomainObject.PlaniraniZavrsetakDatum>
  <DomainObject.PlaniraniPocetakDatum>
    <izvorni_sadrzaj>5. svibnja 2022.</izvorni_sadrzaj>
    <derivirana_varijabla naziv="DomainObject.PlaniraniPocetakDatum_1">5. svibnja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2022.</izvorni_sadrzaj>
    <derivirana_varijabla naziv="DomainObject.Zapisnik.DatumKreiranja_1">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St-318/2020-81</izvorni_sadrzaj>
    <derivirana_varijabla naziv="DomainObject.Zapisnik.Oznaka_1">St-318/2020-81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2020.</izvorni_sadrzaj>
    <derivirana_varijabla naziv="DomainObject.Predmet.DatumIzradeOptuznogAkta_1">19. studenog 2020.</derivirana_varijabla>
  </DomainObject.Predmet.DatumIzradeOptuznogAkta>
  <DomainObject.Predmet.DatumIzradeOptuznogAktaFormated>
    <izvorni_sadrzaj>19.11.2020.</izvorni_sadrzaj>
    <derivirana_varijabla naziv="DomainObject.Predmet.DatumIzradeOptuznogAktaFormated_1">19.11.2020.</derivirana_varijabla>
  </DomainObject.Predmet.DatumIzradeOptuznogAktaFormated>
  <DomainObject.Predmet.DatumOsnivanja>
    <izvorni_sadrzaj>19. studenog 2020.</izvorni_sadrzaj>
    <derivirana_varijabla naziv="DomainObject.Predmet.DatumOsnivanja_1">19.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2020.</izvorni_sadrzaj>
    <derivirana_varijabla naziv="DomainObject.Predmet.DatumPrimitkaOptuznogAkta_1">19.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St-318/2020</izvorni_sadrzaj>
    <derivirana_varijabla naziv="DomainObject.Predmet.OznakaBroj_1">St-318/2020</derivirana_varijabla>
  </DomainObject.Predmet.OznakaBroj>
  <DomainObject.Predmet.OznakaBrojOptuznogAkta>
    <izvorni_sadrzaj>04-06-20-2728</izvorni_sadrzaj>
    <derivirana_varijabla naziv="DomainObject.Predmet.OznakaBrojOptuznogAkta_1">04-06-20-2728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K10
POZVATI GRAD NA PRISTOJBU!</izvorni_sadrzaj>
    <derivirana_varijabla naziv="DomainObject.Predmet.PrimjedbaSuca_1">K10
POZVATI GRAD NA PRISTOJBU!</derivirana_varijabla>
  </DomainObject.Predmet.PrimjedbaSuca>
  <DomainObject.Predmet.ProtustrankaFormated>
    <izvorni_sadrzaj>  SPAGHO d.o.o.  Rijeka zastupanog po punomoćniku Alen Ivković</izvorni_sadrzaj>
    <derivirana_varijabla naziv="DomainObject.Predmet.ProtustrankaFormated_1">  SPAGHO d.o.o.  Rijeka zastupanog po punomoćniku Alen Ivković</derivirana_varijabla>
  </DomainObject.Predmet.ProtustrankaFormated>
  <DomainObject.Predmet.ProtustrankaFormatedOIB>
    <izvorni_sadrzaj>  SPAGHO d.o.o.  Rijeka, OIB 12535054442 zastupanog po punomoćniku Alen Ivković</izvorni_sadrzaj>
    <derivirana_varijabla naziv="DomainObject.Predmet.ProtustrankaFormatedOIB_1">  SPAGHO d.o.o.  Rijeka, OIB 12535054442 zastupanog po punomoćniku Alen Ivković</derivirana_varijabla>
  </DomainObject.Predmet.ProtustrankaFormatedOIB>
  <DomainObject.Predmet.ProtustrankaFormatedWithAdress>
    <izvorni_sadrzaj> SPAGHO d.o.o.  Rijeka, Ivana Zajca 24a, 51000 Rijeka zastupanog po punomoćniku Alen Ivković</izvorni_sadrzaj>
    <derivirana_varijabla naziv="DomainObject.Predmet.ProtustrankaFormatedWithAdress_1"> SPAGHO d.o.o.  Rijeka, Ivana Zajca 24a, 51000 Rijeka zastupanog po punomoćniku Alen Ivković</derivirana_varijabla>
  </DomainObject.Predmet.ProtustrankaFormatedWithAdress>
  <DomainObject.Predmet.ProtustrankaFormatedWithAdressOIB>
    <izvorni_sadrzaj> SPAGHO d.o.o.  Rijeka, OIB 12535054442, Ivana Zajca 24a, 51000 Rijeka zastupanog po punomoćniku Alen Ivković</izvorni_sadrzaj>
    <derivirana_varijabla naziv="DomainObject.Predmet.ProtustrankaFormatedWithAdressOIB_1"> SPAGHO d.o.o.  Rijeka, OIB 12535054442, Ivana Zajca 24a, 51000 Rijeka zastupanog po punomoćniku Alen Ivković</derivirana_varijabla>
  </DomainObject.Predmet.ProtustrankaFormatedWithAdressOIB>
  <DomainObject.Predmet.ProtustrankaWithAdress>
    <izvorni_sadrzaj>SPAGHO d.o.o.  Rijeka Ivana Zajca 24a, 51000 Rijeka</izvorni_sadrzaj>
    <derivirana_varijabla naziv="DomainObject.Predmet.ProtustrankaWithAdress_1">SPAGHO d.o.o.  Rijeka Ivana Zajca 24a, 51000 Rijeka</derivirana_varijabla>
  </DomainObject.Predmet.ProtustrankaWithAdress>
  <DomainObject.Predmet.ProtustrankaWithAdressOIB>
    <izvorni_sadrzaj>SPAGHO d.o.o.  Rijeka, OIB 12535054442, Ivana Zajca 24a, 51000 Rijeka</izvorni_sadrzaj>
    <derivirana_varijabla naziv="DomainObject.Predmet.ProtustrankaWithAdressOIB_1">SPAGHO d.o.o.  Rijeka, OIB 12535054442, Ivana Zajca 24a, 51000 Rijeka</derivirana_varijabla>
  </DomainObject.Predmet.ProtustrankaWithAdressOIB>
  <DomainObject.Predmet.ProtustrankaNazivFormated>
    <izvorni_sadrzaj>SPAGHO d.o.o.  Rijeka</izvorni_sadrzaj>
    <derivirana_varijabla naziv="DomainObject.Predmet.ProtustrankaNazivFormated_1">SPAGHO d.o.o.  Rijeka</derivirana_varijabla>
  </DomainObject.Predmet.ProtustrankaNazivFormated>
  <DomainObject.Predmet.ProtustrankaNazivFormatedOIB>
    <izvorni_sadrzaj>SPAGHO d.o.o.  Rijeka, OIB 12535054442</izvorni_sadrzaj>
    <derivirana_varijabla naziv="DomainObject.Predmet.ProtustrankaNazivFormatedOIB_1">SPAGHO d.o.o.  Rijeka, OIB 12535054442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SPAGHO d.o.o.  Rijeka zastupanog po punomoćniku Alen Ivković</item>
    </izvorni_sadrzaj>
    <derivirana_varijabla naziv="DomainObject.Predmet.ProtuStrankaListFormated_1">
      <item>SPAGHO d.o.o.  Rijeka zastupanog po punomoćniku Alen Ivković</item>
    </derivirana_varijabla>
  </DomainObject.Predmet.ProtuStrankaListFormated>
  <DomainObject.Predmet.ProtuStrankaListFormatedOIB>
    <izvorni_sadrzaj>
      <item>SPAGHO d.o.o.  Rijeka, OIB 12535054442 zastupanog po punomoćniku Alen Ivković</item>
    </izvorni_sadrzaj>
    <derivirana_varijabla naziv="DomainObject.Predmet.ProtuStrankaListFormatedOIB_1">
      <item>SPAGHO d.o.o.  Rijeka, OIB 12535054442 zastupanog po punomoćniku Alen Ivković</item>
    </derivirana_varijabla>
  </DomainObject.Predmet.ProtuStrankaListFormatedOIB>
  <DomainObject.Predmet.ProtuStrankaListFormatedWithAdress>
    <izvorni_sadrzaj>
      <item>SPAGHO d.o.o.  Rijeka, Ivana Zajca 24a, 51000 Rijeka zastupanog po punomoćniku Alen Ivković</item>
    </izvorni_sadrzaj>
    <derivirana_varijabla naziv="DomainObject.Predmet.ProtuStrankaListFormatedWithAdress_1">
      <item>SPAGHO d.o.o.  Rijeka, Ivana Zajca 24a, 51000 Rijeka zastupanog po punomoćniku Alen Ivković</item>
    </derivirana_varijabla>
  </DomainObject.Predmet.ProtuStrankaListFormatedWithAdress>
  <DomainObject.Predmet.ProtuStrankaListFormatedWithAdressOIB>
    <izvorni_sadrzaj>
      <item>SPAGHO d.o.o.  Rijeka, OIB 12535054442, Ivana Zajca 24a, 51000 Rijeka zastupanog po punomoćniku Alen Ivković</item>
    </izvorni_sadrzaj>
    <derivirana_varijabla naziv="DomainObject.Predmet.ProtuStrankaListFormatedWithAdressOIB_1">
      <item>SPAGHO d.o.o.  Rijeka, OIB 12535054442, Ivana Zajca 24a, 51000 Rijeka zastupanog po punomoćniku Alen Ivković</item>
    </derivirana_varijabla>
  </DomainObject.Predmet.ProtuStrankaListFormatedWithAdressOIB>
  <DomainObject.Predmet.ProtuStrankaListNazivFormated>
    <izvorni_sadrzaj>
      <item>SPAGHO d.o.o.  Rijeka</item>
    </izvorni_sadrzaj>
    <derivirana_varijabla naziv="DomainObject.Predmet.ProtuStrankaListNazivFormated_1">
      <item>SPAGHO d.o.o.  Rijeka</item>
    </derivirana_varijabla>
  </DomainObject.Predmet.ProtuStrankaListNazivFormated>
  <DomainObject.Predmet.ProtuStrankaListNazivFormatedOIB>
    <izvorni_sadrzaj>
      <item>SPAGHO d.o.o.  Rijeka, OIB 12535054442</item>
    </izvorni_sadrzaj>
    <derivirana_varijabla naziv="DomainObject.Predmet.ProtuStrankaListNazivFormatedOIB_1">
      <item>SPAGHO d.o.o.  Rijeka, OIB 12535054442</item>
    </derivirana_varijabla>
  </DomainObject.Predmet.ProtuStrankaListNazivFormatedOIB>
  <DomainObject.Predmet.OstaliListFormated>
    <izvorni_sadrzaj>
      <item>Kristina Bobanović</item>
      <item>Alen Ivković punomoćnik sudionika u postupku SPAGHO d.o.o.  Rijeka</item>
      <item>Suzana Trputac</item>
      <item>PODRAVSKA BANKA dioničko društvo</item>
      <item>Andrea Štalekar Pap</item>
    </izvorni_sadrzaj>
    <derivirana_varijabla naziv="DomainObject.Predmet.OstaliListFormated_1">
      <item>Kristina Bobanović</item>
      <item>Alen Ivković punomoćnik sudionika u postupku SPAGHO d.o.o.  Rijeka</item>
      <item>Suzana Trputac</item>
      <item>PODRAVSKA BANKA dioničko društvo</item>
      <item>Andrea Štalekar Pap</item>
    </derivirana_varijabla>
  </DomainObject.Predmet.OstaliListFormated>
  <DomainObject.Predmet.OstaliListFormatedOIB>
    <izvorni_sadrzaj>
      <item>Kristina Bobanović, OIB 80195096945</item>
      <item>Alen Ivković, OIB 63957064080 punomoćnik sudionika u postupku SPAGHO d.o.o.  Rijeka</item>
      <item>Suzana Trputac, OIB 36686870164</item>
      <item>PODRAVSKA BANKA dioničko društvo, OIB 97326283154</item>
      <item>Andrea Štalekar Pap, OIB 17532034141</item>
    </izvorni_sadrzaj>
    <derivirana_varijabla naziv="DomainObject.Predmet.OstaliListFormatedOIB_1">
      <item>Kristina Bobanović, OIB 80195096945</item>
      <item>Alen Ivković, OIB 63957064080 punomoćnik sudionika u postupku SPAGHO d.o.o.  Rijeka</item>
      <item>Suzana Trputac, OIB 36686870164</item>
      <item>PODRAVSKA BANKA dioničko društvo, OIB 97326283154</item>
      <item>Andrea Štalekar Pap, OIB 17532034141</item>
    </derivirana_varijabla>
  </DomainObject.Predmet.OstaliListFormatedOIB>
  <DomainObject.Predmet.OstaliListFormatedWithAdress>
    <izvorni_sadrzaj>
      <item>Kristina Bobanović, Nova Cesta 19a, 51410 Opatija</item>
      <item>Alen Ivković, Užarska 28/IV, 51000 Rijeka punomoćnik sudionika u postupku SPAGHO d.o.o.  Rijeka</item>
      <item>Suzana Trputac, Užarska 28, 51000 Rijeka</item>
      <item>PODRAVSKA BANKA dioničko društvo, Opatička 3, 48000 Koprivnica</item>
      <item>Andrea Štalekar Pap</item>
    </izvorni_sadrzaj>
    <derivirana_varijabla naziv="DomainObject.Predmet.OstaliListFormatedWithAdress_1">
      <item>Kristina Bobanović, Nova Cesta 19a, 51410 Opatija</item>
      <item>Alen Ivković, Užarska 28/IV, 51000 Rijeka punomoćnik sudionika u postupku SPAGHO d.o.o.  Rijeka</item>
      <item>Suzana Trputac, Užarska 28, 51000 Rijeka</item>
      <item>PODRAVSKA BANKA dioničko društvo, Opatička 3, 48000 Koprivnica</item>
      <item>Andrea Štalekar Pap</item>
    </derivirana_varijabla>
  </DomainObject.Predmet.OstaliListFormatedWithAdress>
  <DomainObject.Predmet.OstaliListFormatedWithAdressOIB>
    <izvorni_sadrzaj>
      <item>Kristina Bobanović, OIB 80195096945, Nova Cesta 19a, 51410 Opatija</item>
      <item>Alen Ivković, OIB 63957064080, Užarska 28/IV, 51000 Rijeka punomoćnik sudionika u postupku SPAGHO d.o.o.  Rijeka</item>
      <item>Suzana Trputac, OIB 36686870164, Užarska 28, 51000 Rijeka</item>
      <item>PODRAVSKA BANKA dioničko društvo, OIB 97326283154, Opatička 3, 48000 Koprivnica</item>
      <item>Andrea Štalekar Pap, OIB 17532034141</item>
    </izvorni_sadrzaj>
    <derivirana_varijabla naziv="DomainObject.Predmet.OstaliListFormatedWithAdressOIB_1">
      <item>Kristina Bobanović, OIB 80195096945, Nova Cesta 19a, 51410 Opatija</item>
      <item>Alen Ivković, OIB 63957064080, Užarska 28/IV, 51000 Rijeka punomoćnik sudionika u postupku SPAGHO d.o.o.  Rijeka</item>
      <item>Suzana Trputac, OIB 36686870164, Užarska 28, 51000 Rijeka</item>
      <item>PODRAVSKA BANKA dioničko društvo, OIB 97326283154, Opatička 3, 48000 Koprivnica</item>
      <item>Andrea Štalekar Pap, OIB 17532034141</item>
    </derivirana_varijabla>
  </DomainObject.Predmet.OstaliListFormatedWithAdressOIB>
  <DomainObject.Predmet.OstaliListNazivFormated>
    <izvorni_sadrzaj>
      <item>Kristina Bobanović</item>
      <item>Alen Ivković</item>
      <item>Suzana Trputac</item>
      <item>PODRAVSKA BANKA dioničko društvo</item>
      <item>Andrea Štalekar Pap</item>
    </izvorni_sadrzaj>
    <derivirana_varijabla naziv="DomainObject.Predmet.OstaliListNazivFormated_1">
      <item>Kristina Bobanović</item>
      <item>Alen Ivković</item>
      <item>Suzana Trputac</item>
      <item>PODRAVSKA BANKA dioničko društvo</item>
      <item>Andrea Štalekar Pap</item>
    </derivirana_varijabla>
  </DomainObject.Predmet.OstaliListNazivFormated>
  <DomainObject.Predmet.OstaliListNazivFormatedOIB>
    <izvorni_sadrzaj>
      <item>Kristina Bobanović, OIB 80195096945</item>
      <item>Alen Ivković, OIB 63957064080</item>
      <item>Suzana Trputac, OIB 36686870164</item>
      <item>PODRAVSKA BANKA dioničko društvo, OIB 97326283154</item>
      <item>Andrea Štalekar Pap, OIB 17532034141</item>
    </izvorni_sadrzaj>
    <derivirana_varijabla naziv="DomainObject.Predmet.OstaliListNazivFormatedOIB_1">
      <item>Kristina Bobanović, OIB 80195096945</item>
      <item>Alen Ivković, OIB 63957064080</item>
      <item>Suzana Trputac, OIB 36686870164</item>
      <item>PODRAVSKA BANKA dioničko društvo, OIB 97326283154</item>
      <item>Andrea Štalekar Pap, OIB 17532034141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2022.</izvorni_sadrzaj>
    <derivirana_varijabla naziv="DomainObject.Datum_1">5. svibnja 2022.</derivirana_varijabla>
  </DomainObject.Datum>
  <DomainObject.PoslovniBrojDokumenta>
    <izvorni_sadrzaj>St-318/2020-81</izvorni_sadrzaj>
    <derivirana_varijabla naziv="DomainObject.PoslovniBrojDokumenta_1">St-318/2020-81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SPAGHO d.o.o.  Rijeka</izvorni_sadrzaj>
    <derivirana_varijabla naziv="DomainObject.Predmet.ProtustrankaIDrugi_1">SPAGHO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SPAGHO d.o.o.  Rijeka, OIB 12535054442, Ivana Zajca 24a, 51000 Rijeka</izvorni_sadrzaj>
    <derivirana_varijabla naziv="DomainObject.Predmet.ProtustrankaIDrugiAdressOIB_1">SPAGHO d.o.o.  Rijeka, OIB 12535054442,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SPAGHO d.o.o.  Rijeka</item>
      <item>FINA  Rijeka</item>
      <item>Kristina Bobanović</item>
      <item>Alen Ivković</item>
      <item>Suzana Trputac</item>
      <item>PODRAVSKA BANKA dioničko društvo</item>
      <item>Andrea Štalekar Pap</item>
    </izvorni_sadrzaj>
    <derivirana_varijabla naziv="DomainObject.Predmet.SudioniciListNaziv_1">
      <item>SPAGHO d.o.o.  Rijeka</item>
      <item>FINA  Rijeka</item>
      <item>Kristina Bobanović</item>
      <item>Alen Ivković</item>
      <item>Suzana Trputac</item>
      <item>PODRAVSKA BANKA dioničko društvo</item>
      <item>Andrea Štalekar Pap</item>
    </derivirana_varijabla>
  </DomainObject.Predmet.SudioniciListNaziv>
  <DomainObject.Predmet.SudioniciListAdressOIB>
    <izvorni_sadrzaj>
      <item>SPAGHO d.o.o.  Rijeka, OIB 12535054442, Ivana Zajca 24a,51000 Rijeka</item>
      <item>FINA  Rijeka, OIB 85821130368, Frana Kurelca 8,51000 Rijeka</item>
      <item>Kristina Bobanović, OIB 80195096945, Nova Cesta 19a,51410 Opatija</item>
      <item>Alen Ivković, OIB 63957064080, Užarska 28/IV,51000 Rijeka</item>
      <item>Suzana Trputac, OIB 36686870164, Užarska 28,51000 Rijeka</item>
      <item>PODRAVSKA BANKA dioničko društvo, OIB 97326283154, Opatička 3,48000 Koprivnica</item>
      <item>Andrea Štalekar Pap, OIB 17532034141</item>
    </izvorni_sadrzaj>
    <derivirana_varijabla naziv="DomainObject.Predmet.SudioniciListAdressOIB_1">
      <item>SPAGHO d.o.o.  Rijeka, OIB 12535054442, Ivana Zajca 24a,51000 Rijeka</item>
      <item>FINA  Rijeka, OIB 85821130368, Frana Kurelca 8,51000 Rijeka</item>
      <item>Kristina Bobanović, OIB 80195096945, Nova Cesta 19a,51410 Opatija</item>
      <item>Alen Ivković, OIB 63957064080, Užarska 28/IV,51000 Rijeka</item>
      <item>Suzana Trputac, OIB 36686870164, Užarska 28,51000 Rijeka</item>
      <item>PODRAVSKA BANKA dioničko društvo, OIB 97326283154, Opatička 3,48000 Koprivnica</item>
      <item>Andrea Štalekar Pap, OIB 17532034141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12535054442</item>
      <item>, OIB 85821130368</item>
      <item>, OIB 80195096945</item>
      <item>, OIB 63957064080</item>
      <item>, OIB 36686870164</item>
      <item>, OIB 97326283154</item>
      <item>, OIB 17532034141</item>
    </izvorni_sadrzaj>
    <derivirana_varijabla naziv="DomainObject.Predmet.SudioniciListNazivOIB_1">
      <item>, OIB 12535054442</item>
      <item>, OIB 85821130368</item>
      <item>, OIB 80195096945</item>
      <item>, OIB 63957064080</item>
      <item>, OIB 36686870164</item>
      <item>, OIB 97326283154</item>
      <item>, OIB 17532034141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9</properties:Pages>
  <properties:Words>3540</properties:Words>
  <properties:Characters>19972</properties:Characters>
  <properties:Lines>433</properties:Lines>
  <properties:Paragraphs>100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2022-05-04T13:11:00Z</dcterms:created>
  <dc:creator>dcmelik</dc:creator>
  <cp:lastModifiedBy>Dajana Jurković</cp:lastModifiedBy>
  <cp:lastPrinted>2022-05-05T07:31:00Z</cp:lastPrinted>
  <dcterms:modified xmlns:xsi="http://www.w3.org/2001/XMLSchema-instance" xsi:type="dcterms:W3CDTF">2022-05-05T08:09:00Z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St-318/2020-81 / Zapisnik - Ročište za raspravljanje o stečajnom planu (318,2020 raspravljanje o stečajnom planu i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